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2CF" w:rsidRPr="003A2325" w:rsidRDefault="007835B5" w:rsidP="00D60475">
      <w:pPr>
        <w:pStyle w:val="ASDEFCONTitle"/>
      </w:pPr>
      <w:bookmarkStart w:id="0" w:name="_Toc32126048"/>
      <w:bookmarkStart w:id="1" w:name="_GoBack"/>
      <w:bookmarkEnd w:id="1"/>
      <w:r w:rsidRPr="003A2325">
        <w:rPr>
          <w:caps w:val="0"/>
        </w:rPr>
        <w:t>KNOWN HAZARDS AT COMMONWEALTH PREMISES</w:t>
      </w:r>
    </w:p>
    <w:p w:rsidR="008652CF" w:rsidRPr="003A2325" w:rsidRDefault="007835B5" w:rsidP="00D60475">
      <w:pPr>
        <w:pStyle w:val="ASDEFCONTitle"/>
      </w:pPr>
      <w:r w:rsidRPr="003A2325">
        <w:rPr>
          <w:caps w:val="0"/>
        </w:rPr>
        <w:t>GENERAL GUIDANCE FOR ANNEX E</w:t>
      </w:r>
    </w:p>
    <w:p w:rsidR="008652CF" w:rsidRPr="003A2325" w:rsidRDefault="008652CF" w:rsidP="00D60475">
      <w:pPr>
        <w:pStyle w:val="GuideMarginHead-ASDEFCON"/>
      </w:pPr>
      <w:r w:rsidRPr="003A2325">
        <w:rPr>
          <w:u w:val="single"/>
        </w:rPr>
        <w:t>Status</w:t>
      </w:r>
      <w:r w:rsidRPr="003A2325">
        <w:t>:</w:t>
      </w:r>
      <w:r w:rsidRPr="003A2325">
        <w:tab/>
        <w:t>Optional</w:t>
      </w:r>
    </w:p>
    <w:p w:rsidR="00D60475" w:rsidRDefault="008652CF" w:rsidP="00D60475">
      <w:pPr>
        <w:pStyle w:val="GuideMarginHead-ASDEFCON"/>
      </w:pPr>
      <w:r w:rsidRPr="003A2325">
        <w:rPr>
          <w:u w:val="single"/>
        </w:rPr>
        <w:t>Purpose</w:t>
      </w:r>
      <w:r w:rsidRPr="003A2325">
        <w:t>:</w:t>
      </w:r>
      <w:r w:rsidRPr="003A2325">
        <w:tab/>
        <w:t>To list, when required, hazards to health</w:t>
      </w:r>
      <w:r w:rsidR="00D26197" w:rsidRPr="003A2325">
        <w:t xml:space="preserve"> and</w:t>
      </w:r>
      <w:r w:rsidRPr="003A2325">
        <w:t xml:space="preserve"> safety that are or may be present at Commonwealth Premises to be used by the Contractor.</w:t>
      </w:r>
    </w:p>
    <w:p w:rsidR="008652CF" w:rsidRPr="003A2325" w:rsidRDefault="008652CF" w:rsidP="00D60475">
      <w:pPr>
        <w:pStyle w:val="GuideMarginHead-ASDEFCON"/>
      </w:pPr>
      <w:r w:rsidRPr="003A2325">
        <w:rPr>
          <w:u w:val="single"/>
        </w:rPr>
        <w:t>Policy</w:t>
      </w:r>
      <w:r w:rsidRPr="003A2325">
        <w:t>:</w:t>
      </w:r>
      <w:r w:rsidRPr="003A2325">
        <w:tab/>
        <w:t>WHS Legislation</w:t>
      </w:r>
    </w:p>
    <w:p w:rsidR="008652CF" w:rsidRPr="002E21F2" w:rsidRDefault="008652CF" w:rsidP="00D60475">
      <w:pPr>
        <w:pStyle w:val="GuideText-ASDEFCON"/>
      </w:pPr>
      <w:r w:rsidRPr="003A2325">
        <w:t>Defence Safety Manual</w:t>
      </w:r>
      <w:r w:rsidR="008D41E5" w:rsidRPr="003A2325">
        <w:t xml:space="preserve"> (</w:t>
      </w:r>
      <w:proofErr w:type="spellStart"/>
      <w:r w:rsidR="008D41E5" w:rsidRPr="003A2325">
        <w:t>SafetyMan</w:t>
      </w:r>
      <w:proofErr w:type="spellEnd"/>
      <w:r w:rsidR="008D41E5" w:rsidRPr="003A2325">
        <w:t>)</w:t>
      </w:r>
    </w:p>
    <w:p w:rsidR="008652CF" w:rsidRPr="003A2325" w:rsidRDefault="008652CF" w:rsidP="00D60475">
      <w:pPr>
        <w:pStyle w:val="GuideMarginHead-ASDEFCON"/>
      </w:pPr>
      <w:r w:rsidRPr="003A2325">
        <w:rPr>
          <w:u w:val="single"/>
        </w:rPr>
        <w:t>Guidance</w:t>
      </w:r>
      <w:r w:rsidRPr="003A2325">
        <w:t>:</w:t>
      </w:r>
      <w:r w:rsidRPr="003A2325">
        <w:tab/>
        <w:t xml:space="preserve">This Annex is used to list </w:t>
      </w:r>
      <w:r w:rsidR="008D41E5" w:rsidRPr="003A2325">
        <w:t xml:space="preserve">WHS </w:t>
      </w:r>
      <w:r w:rsidRPr="003A2325">
        <w:t xml:space="preserve">hazards known to be present at, or in the proximity of, Commonwealth Premises where work may be </w:t>
      </w:r>
      <w:r w:rsidR="008D41E5" w:rsidRPr="003A2325">
        <w:t xml:space="preserve">performed </w:t>
      </w:r>
      <w:r w:rsidRPr="003A2325">
        <w:t>under the Contract.</w:t>
      </w:r>
      <w:r w:rsidR="0084285D">
        <w:t xml:space="preserve"> </w:t>
      </w:r>
      <w:r w:rsidRPr="003A2325">
        <w:t xml:space="preserve">Hazards </w:t>
      </w:r>
      <w:r w:rsidR="008D41E5" w:rsidRPr="003A2325">
        <w:t xml:space="preserve">can </w:t>
      </w:r>
      <w:r w:rsidRPr="003A2325">
        <w:t>include Problematic Substances, Problematic Sources, Asbestos Containing Materi</w:t>
      </w:r>
      <w:r w:rsidR="00C64CC1" w:rsidRPr="003A2325">
        <w:t>a</w:t>
      </w:r>
      <w:r w:rsidRPr="003A2325">
        <w:t>l (ACM), high-voltage electricity</w:t>
      </w:r>
      <w:r w:rsidR="008D41E5" w:rsidRPr="003A2325">
        <w:t>,</w:t>
      </w:r>
      <w:r w:rsidRPr="003A2325">
        <w:t xml:space="preserve"> noise </w:t>
      </w:r>
      <w:r w:rsidR="008D41E5" w:rsidRPr="003A2325">
        <w:t>and other hazards</w:t>
      </w:r>
      <w:r w:rsidRPr="003A2325">
        <w:t>.</w:t>
      </w:r>
      <w:r w:rsidR="0084285D">
        <w:t xml:space="preserve"> </w:t>
      </w:r>
      <w:r w:rsidR="00BC6CBF" w:rsidRPr="003A2325">
        <w:t xml:space="preserve">This </w:t>
      </w:r>
      <w:r w:rsidR="00016BE7" w:rsidRPr="003A2325">
        <w:t>annex informs</w:t>
      </w:r>
      <w:r w:rsidR="00BC6CBF" w:rsidRPr="003A2325">
        <w:t xml:space="preserve"> the Contractor </w:t>
      </w:r>
      <w:r w:rsidR="00016BE7" w:rsidRPr="003A2325">
        <w:t>and</w:t>
      </w:r>
      <w:r w:rsidR="00BC6CBF" w:rsidRPr="003A2325">
        <w:t xml:space="preserve"> Subcontractors </w:t>
      </w:r>
      <w:r w:rsidR="00016BE7" w:rsidRPr="003A2325">
        <w:t>when</w:t>
      </w:r>
      <w:r w:rsidR="00BC6CBF" w:rsidRPr="003A2325">
        <w:t xml:space="preserve"> </w:t>
      </w:r>
      <w:r w:rsidR="00016BE7" w:rsidRPr="003A2325">
        <w:t>preparing</w:t>
      </w:r>
      <w:r w:rsidR="00BC6CBF" w:rsidRPr="003A2325">
        <w:t xml:space="preserve"> Work Health and Safety (WHS) risk assessments, in compliance with WHS Legislation.</w:t>
      </w:r>
    </w:p>
    <w:p w:rsidR="008652CF" w:rsidRPr="003A2325" w:rsidRDefault="008652CF" w:rsidP="00D60475">
      <w:pPr>
        <w:pStyle w:val="GuideText-ASDEFCON"/>
      </w:pPr>
      <w:r w:rsidRPr="003A2325">
        <w:t xml:space="preserve">Annex </w:t>
      </w:r>
      <w:r w:rsidR="008D41E5" w:rsidRPr="003A2325">
        <w:t>E includes a standard</w:t>
      </w:r>
      <w:r w:rsidRPr="003A2325">
        <w:t xml:space="preserve"> introduct</w:t>
      </w:r>
      <w:r w:rsidR="008D41E5" w:rsidRPr="003A2325">
        <w:t>ion</w:t>
      </w:r>
      <w:r w:rsidRPr="003A2325">
        <w:t xml:space="preserve"> (clauses </w:t>
      </w:r>
      <w:r w:rsidR="007835B5">
        <w:fldChar w:fldCharType="begin"/>
      </w:r>
      <w:r w:rsidR="007835B5">
        <w:instrText xml:space="preserve"> REF _Ref225744635 \w \h </w:instrText>
      </w:r>
      <w:r w:rsidR="007835B5">
        <w:fldChar w:fldCharType="separate"/>
      </w:r>
      <w:r w:rsidR="001D15F7">
        <w:t>1</w:t>
      </w:r>
      <w:r w:rsidR="007835B5">
        <w:fldChar w:fldCharType="end"/>
      </w:r>
      <w:r w:rsidRPr="003A2325">
        <w:t xml:space="preserve"> and </w:t>
      </w:r>
      <w:r w:rsidR="007835B5">
        <w:fldChar w:fldCharType="begin"/>
      </w:r>
      <w:r w:rsidR="007835B5">
        <w:instrText xml:space="preserve"> REF _Ref225744641 \w \h </w:instrText>
      </w:r>
      <w:r w:rsidR="007835B5">
        <w:fldChar w:fldCharType="separate"/>
      </w:r>
      <w:r w:rsidR="001D15F7">
        <w:t>2</w:t>
      </w:r>
      <w:r w:rsidR="007835B5">
        <w:fldChar w:fldCharType="end"/>
      </w:r>
      <w:r w:rsidRPr="003A2325">
        <w:t xml:space="preserve">) outlining the purpose of </w:t>
      </w:r>
      <w:r w:rsidR="008D41E5" w:rsidRPr="003A2325">
        <w:t xml:space="preserve">the </w:t>
      </w:r>
      <w:r w:rsidRPr="003A2325">
        <w:t xml:space="preserve">Annex and the Contractor’s acknowledgement </w:t>
      </w:r>
      <w:r w:rsidR="008D41E5" w:rsidRPr="003A2325">
        <w:t xml:space="preserve">of the </w:t>
      </w:r>
      <w:r w:rsidRPr="003A2325">
        <w:t>hazards.</w:t>
      </w:r>
      <w:r w:rsidR="0084285D">
        <w:t xml:space="preserve"> </w:t>
      </w:r>
      <w:r w:rsidRPr="003A2325">
        <w:t xml:space="preserve">This is followed by specific details in clause </w:t>
      </w:r>
      <w:r w:rsidRPr="003A2325">
        <w:fldChar w:fldCharType="begin"/>
      </w:r>
      <w:r w:rsidRPr="003A2325">
        <w:instrText xml:space="preserve"> REF _Ref344027762 \r \h </w:instrText>
      </w:r>
      <w:r w:rsidRPr="003A2325">
        <w:fldChar w:fldCharType="separate"/>
      </w:r>
      <w:r w:rsidR="001D15F7">
        <w:t>3</w:t>
      </w:r>
      <w:r w:rsidRPr="003A2325">
        <w:fldChar w:fldCharType="end"/>
      </w:r>
      <w:r w:rsidRPr="003A2325">
        <w:t>, which may be copied for each of the applicable Commonwealth Premises (</w:t>
      </w:r>
      <w:r w:rsidR="0084285D">
        <w:t>for example</w:t>
      </w:r>
      <w:r w:rsidRPr="003A2325">
        <w:t xml:space="preserve">, each </w:t>
      </w:r>
      <w:r w:rsidR="008D41E5" w:rsidRPr="003A2325">
        <w:t>installation site</w:t>
      </w:r>
      <w:r w:rsidRPr="003A2325">
        <w:t>).</w:t>
      </w:r>
      <w:r w:rsidR="0084285D">
        <w:t xml:space="preserve"> </w:t>
      </w:r>
      <w:r w:rsidRPr="003A2325">
        <w:t xml:space="preserve">Where there are multiple sites and a large amount of detail for each site, an enclosure for each site </w:t>
      </w:r>
      <w:r w:rsidR="008D41E5" w:rsidRPr="003A2325">
        <w:t xml:space="preserve">can be </w:t>
      </w:r>
      <w:r w:rsidRPr="003A2325">
        <w:t xml:space="preserve">a more usable </w:t>
      </w:r>
      <w:r w:rsidR="008D41E5" w:rsidRPr="003A2325">
        <w:t xml:space="preserve">document </w:t>
      </w:r>
      <w:r w:rsidRPr="003A2325">
        <w:t>structure.</w:t>
      </w:r>
    </w:p>
    <w:p w:rsidR="008652CF" w:rsidRPr="003A2325" w:rsidRDefault="008652CF" w:rsidP="00D60475">
      <w:pPr>
        <w:pStyle w:val="GuideText-ASDEFCON"/>
      </w:pPr>
      <w:r w:rsidRPr="003A2325">
        <w:t>Problematic Substances include Hazardous Chemicals, Dangerous Goods, Ozone Depleting Substances (ODSs) and Synthetic Greenhouse Gases (SGGs).</w:t>
      </w:r>
      <w:r w:rsidR="0084285D">
        <w:t xml:space="preserve"> </w:t>
      </w:r>
      <w:r w:rsidR="0080021B" w:rsidRPr="003A2325">
        <w:t xml:space="preserve">For WHS purposes, the focus is on </w:t>
      </w:r>
      <w:r w:rsidRPr="003A2325">
        <w:t>Hazardous Chemicals and Dangerous Goods</w:t>
      </w:r>
      <w:r w:rsidR="0080021B" w:rsidRPr="003A2325">
        <w:t>.</w:t>
      </w:r>
      <w:r w:rsidR="0084285D">
        <w:t xml:space="preserve"> </w:t>
      </w:r>
      <w:r w:rsidR="0080021B" w:rsidRPr="003A2325">
        <w:t xml:space="preserve">These </w:t>
      </w:r>
      <w:r w:rsidRPr="003A2325">
        <w:t>are present at many Commonwealth Premises and common examples include fuels, cleaning agents, solvents</w:t>
      </w:r>
      <w:r w:rsidR="0080021B" w:rsidRPr="003A2325">
        <w:t>,</w:t>
      </w:r>
      <w:r w:rsidRPr="003A2325">
        <w:t xml:space="preserve"> and compressed gases.</w:t>
      </w:r>
      <w:r w:rsidR="0084285D">
        <w:t xml:space="preserve"> </w:t>
      </w:r>
      <w:r w:rsidRPr="003A2325">
        <w:t>ODSs and SGGs</w:t>
      </w:r>
      <w:r w:rsidR="0080021B" w:rsidRPr="003A2325">
        <w:t xml:space="preserve"> are not as important in this Annex unless they also pose a risk to health and safety</w:t>
      </w:r>
      <w:r w:rsidRPr="003A2325">
        <w:t xml:space="preserve"> </w:t>
      </w:r>
      <w:r w:rsidR="0080021B" w:rsidRPr="003A2325">
        <w:t>(</w:t>
      </w:r>
      <w:r w:rsidR="0084285D">
        <w:t>for example</w:t>
      </w:r>
      <w:r w:rsidR="0080021B" w:rsidRPr="003A2325">
        <w:t>,</w:t>
      </w:r>
      <w:r w:rsidRPr="003A2325">
        <w:t xml:space="preserve"> </w:t>
      </w:r>
      <w:r w:rsidR="0080021B" w:rsidRPr="003A2325">
        <w:t xml:space="preserve">a </w:t>
      </w:r>
      <w:r w:rsidRPr="003A2325">
        <w:t>fire suppressant</w:t>
      </w:r>
      <w:r w:rsidR="0080021B" w:rsidRPr="003A2325">
        <w:t xml:space="preserve"> in a confined work area)</w:t>
      </w:r>
      <w:r w:rsidRPr="003A2325">
        <w:t>.</w:t>
      </w:r>
      <w:r w:rsidR="0084285D">
        <w:t xml:space="preserve"> </w:t>
      </w:r>
      <w:r w:rsidRPr="003A2325">
        <w:t xml:space="preserve">Drafters should refer to the Defence </w:t>
      </w:r>
      <w:proofErr w:type="spellStart"/>
      <w:r w:rsidRPr="003A2325">
        <w:rPr>
          <w:i/>
        </w:rPr>
        <w:t>ChemAlert</w:t>
      </w:r>
      <w:proofErr w:type="spellEnd"/>
      <w:r w:rsidRPr="003A2325">
        <w:t xml:space="preserve"> database, on the Defence Restricted Network, and transfer identifying details for the applicable Problematic Substances into </w:t>
      </w:r>
      <w:r w:rsidRPr="003A2325">
        <w:rPr>
          <w:lang w:eastAsia="en-AU"/>
        </w:rPr>
        <w:fldChar w:fldCharType="begin"/>
      </w:r>
      <w:r w:rsidRPr="003A2325">
        <w:rPr>
          <w:lang w:eastAsia="en-AU"/>
        </w:rPr>
        <w:instrText xml:space="preserve"> REF _Ref332474442 \h </w:instrText>
      </w:r>
      <w:r w:rsidRPr="003A2325">
        <w:rPr>
          <w:lang w:eastAsia="en-AU"/>
        </w:rPr>
      </w:r>
      <w:r w:rsidRPr="003A2325">
        <w:rPr>
          <w:lang w:eastAsia="en-AU"/>
        </w:rPr>
        <w:fldChar w:fldCharType="separate"/>
      </w:r>
      <w:r w:rsidR="001D15F7" w:rsidRPr="003A2325">
        <w:t xml:space="preserve">Table </w:t>
      </w:r>
      <w:r w:rsidR="001D15F7">
        <w:t>A-</w:t>
      </w:r>
      <w:r w:rsidR="001D15F7" w:rsidRPr="003A2325">
        <w:t>E-</w:t>
      </w:r>
      <w:r w:rsidR="001D15F7">
        <w:rPr>
          <w:noProof/>
        </w:rPr>
        <w:t>1</w:t>
      </w:r>
      <w:r w:rsidRPr="003A2325">
        <w:rPr>
          <w:lang w:eastAsia="en-AU"/>
        </w:rPr>
        <w:fldChar w:fldCharType="end"/>
      </w:r>
      <w:r w:rsidRPr="003A2325">
        <w:rPr>
          <w:lang w:eastAsia="en-AU"/>
        </w:rPr>
        <w:t>.</w:t>
      </w:r>
    </w:p>
    <w:p w:rsidR="008652CF" w:rsidRPr="003A2325" w:rsidRDefault="008652CF" w:rsidP="00D60475">
      <w:pPr>
        <w:pStyle w:val="GuideText-ASDEFCON"/>
      </w:pPr>
      <w:r w:rsidRPr="003A2325">
        <w:t xml:space="preserve">ACM may be </w:t>
      </w:r>
      <w:r w:rsidR="0080021B" w:rsidRPr="003A2325">
        <w:t xml:space="preserve">present </w:t>
      </w:r>
      <w:r w:rsidRPr="003A2325">
        <w:t xml:space="preserve">in Commonwealth buildings where the Contractor and/or Subcontractors </w:t>
      </w:r>
      <w:r w:rsidR="0080021B" w:rsidRPr="003A2325">
        <w:t>are require to</w:t>
      </w:r>
      <w:r w:rsidRPr="003A2325">
        <w:t xml:space="preserve"> work, install equipment or conduct V&amp;V activities.</w:t>
      </w:r>
      <w:r w:rsidR="0084285D">
        <w:t xml:space="preserve"> </w:t>
      </w:r>
      <w:r w:rsidRPr="003A2325">
        <w:t xml:space="preserve">If applicable, details of ACM can be obtained from </w:t>
      </w:r>
      <w:r w:rsidR="00865B91">
        <w:t xml:space="preserve">Security and </w:t>
      </w:r>
      <w:r w:rsidR="006B4959" w:rsidRPr="003A2325">
        <w:t>Estate</w:t>
      </w:r>
      <w:r w:rsidRPr="003A2325">
        <w:t xml:space="preserve"> Group and summarised in </w:t>
      </w:r>
      <w:r w:rsidRPr="003A2325">
        <w:rPr>
          <w:lang w:eastAsia="en-AU"/>
        </w:rPr>
        <w:fldChar w:fldCharType="begin"/>
      </w:r>
      <w:r w:rsidRPr="003A2325">
        <w:rPr>
          <w:lang w:eastAsia="en-AU"/>
        </w:rPr>
        <w:instrText xml:space="preserve"> REF _Ref332474442 \h </w:instrText>
      </w:r>
      <w:r w:rsidRPr="003A2325">
        <w:rPr>
          <w:lang w:eastAsia="en-AU"/>
        </w:rPr>
      </w:r>
      <w:r w:rsidRPr="003A2325">
        <w:rPr>
          <w:lang w:eastAsia="en-AU"/>
        </w:rPr>
        <w:fldChar w:fldCharType="separate"/>
      </w:r>
      <w:r w:rsidR="001D15F7" w:rsidRPr="003A2325">
        <w:t xml:space="preserve">Table </w:t>
      </w:r>
      <w:r w:rsidR="001D15F7">
        <w:t>A-</w:t>
      </w:r>
      <w:r w:rsidR="001D15F7" w:rsidRPr="003A2325">
        <w:t>E-</w:t>
      </w:r>
      <w:r w:rsidR="001D15F7">
        <w:rPr>
          <w:noProof/>
        </w:rPr>
        <w:t>1</w:t>
      </w:r>
      <w:r w:rsidRPr="003A2325">
        <w:rPr>
          <w:lang w:eastAsia="en-AU"/>
        </w:rPr>
        <w:fldChar w:fldCharType="end"/>
      </w:r>
      <w:r w:rsidRPr="003A2325">
        <w:rPr>
          <w:lang w:eastAsia="en-AU"/>
        </w:rPr>
        <w:t>.</w:t>
      </w:r>
    </w:p>
    <w:p w:rsidR="008652CF" w:rsidRPr="003A2325" w:rsidRDefault="008652CF" w:rsidP="00D60475">
      <w:pPr>
        <w:pStyle w:val="GuideText-ASDEFCON"/>
      </w:pPr>
      <w:r w:rsidRPr="003A2325">
        <w:t>Problematic Sources may be present at or near locations where the Contractor and/or Subcontractors will perform work.</w:t>
      </w:r>
      <w:r w:rsidR="0084285D">
        <w:t xml:space="preserve"> </w:t>
      </w:r>
      <w:r w:rsidRPr="003A2325">
        <w:t>Examples include microwave radar</w:t>
      </w:r>
      <w:r w:rsidR="006B4959" w:rsidRPr="003A2325">
        <w:t>, lasers,</w:t>
      </w:r>
      <w:r w:rsidRPr="003A2325">
        <w:t xml:space="preserve"> and some chemicals used in non-destructive testing.</w:t>
      </w:r>
      <w:r w:rsidR="0084285D">
        <w:t xml:space="preserve"> </w:t>
      </w:r>
      <w:r w:rsidRPr="003A2325">
        <w:t xml:space="preserve">Drafters must identify and </w:t>
      </w:r>
      <w:proofErr w:type="gramStart"/>
      <w:r w:rsidRPr="003A2325">
        <w:t>include</w:t>
      </w:r>
      <w:proofErr w:type="gramEnd"/>
      <w:r w:rsidRPr="003A2325">
        <w:t xml:space="preserve"> applicable Problematic Sources in </w:t>
      </w:r>
      <w:r w:rsidRPr="003A2325">
        <w:fldChar w:fldCharType="begin"/>
      </w:r>
      <w:r w:rsidRPr="003A2325">
        <w:instrText xml:space="preserve"> REF _Ref332485010 \h </w:instrText>
      </w:r>
      <w:r w:rsidRPr="003A2325">
        <w:fldChar w:fldCharType="separate"/>
      </w:r>
      <w:r w:rsidR="001D15F7" w:rsidRPr="003A2325">
        <w:t xml:space="preserve">Table </w:t>
      </w:r>
      <w:r w:rsidR="001D15F7">
        <w:t>A-</w:t>
      </w:r>
      <w:r w:rsidR="001D15F7" w:rsidRPr="003A2325">
        <w:t>E-</w:t>
      </w:r>
      <w:r w:rsidR="001D15F7">
        <w:rPr>
          <w:noProof/>
        </w:rPr>
        <w:t>2</w:t>
      </w:r>
      <w:r w:rsidRPr="003A2325">
        <w:fldChar w:fldCharType="end"/>
      </w:r>
      <w:r w:rsidRPr="003A2325">
        <w:t>.</w:t>
      </w:r>
    </w:p>
    <w:p w:rsidR="008652CF" w:rsidRPr="003A2325" w:rsidRDefault="008652CF" w:rsidP="00D60475">
      <w:pPr>
        <w:pStyle w:val="GuideText-ASDEFCON"/>
      </w:pPr>
      <w:r w:rsidRPr="003A2325">
        <w:t xml:space="preserve">Other hazards, if applicable, should be added to </w:t>
      </w:r>
      <w:r w:rsidRPr="003A2325">
        <w:fldChar w:fldCharType="begin"/>
      </w:r>
      <w:r w:rsidRPr="003A2325">
        <w:instrText xml:space="preserve"> REF _Ref344017523 \h </w:instrText>
      </w:r>
      <w:r w:rsidRPr="003A2325">
        <w:fldChar w:fldCharType="separate"/>
      </w:r>
      <w:r w:rsidR="001D15F7" w:rsidRPr="003A2325">
        <w:t xml:space="preserve">Table </w:t>
      </w:r>
      <w:r w:rsidR="001D15F7">
        <w:t>A-</w:t>
      </w:r>
      <w:r w:rsidR="001D15F7" w:rsidRPr="003A2325">
        <w:t>E-</w:t>
      </w:r>
      <w:r w:rsidR="001D15F7">
        <w:rPr>
          <w:noProof/>
        </w:rPr>
        <w:t>3</w:t>
      </w:r>
      <w:r w:rsidRPr="003A2325">
        <w:fldChar w:fldCharType="end"/>
      </w:r>
      <w:r w:rsidRPr="003A2325">
        <w:t>.</w:t>
      </w:r>
      <w:r w:rsidR="0084285D">
        <w:t xml:space="preserve"> </w:t>
      </w:r>
      <w:r w:rsidRPr="003A2325">
        <w:t xml:space="preserve">These may include </w:t>
      </w:r>
      <w:r w:rsidR="006B4959" w:rsidRPr="003A2325">
        <w:t xml:space="preserve">high levels of </w:t>
      </w:r>
      <w:r w:rsidRPr="003A2325">
        <w:t>noise, high-voltage electrical installations</w:t>
      </w:r>
      <w:r w:rsidR="006B4959" w:rsidRPr="003A2325">
        <w:t>,</w:t>
      </w:r>
      <w:r w:rsidRPr="003A2325">
        <w:t xml:space="preserve"> and any other hazard</w:t>
      </w:r>
      <w:r w:rsidR="006B4959" w:rsidRPr="003A2325">
        <w:t>s</w:t>
      </w:r>
      <w:r w:rsidRPr="003A2325">
        <w:t>.</w:t>
      </w:r>
      <w:r w:rsidR="0084285D">
        <w:t xml:space="preserve"> </w:t>
      </w:r>
      <w:r w:rsidRPr="003A2325">
        <w:t>Drafters should consult WHS representatives in order to identify these hazards.</w:t>
      </w:r>
    </w:p>
    <w:p w:rsidR="008652CF" w:rsidRPr="003A2325" w:rsidRDefault="006B4959" w:rsidP="00D60475">
      <w:pPr>
        <w:pStyle w:val="GuideText-ASDEFCON"/>
      </w:pPr>
      <w:r w:rsidRPr="003A2325">
        <w:t>D</w:t>
      </w:r>
      <w:r w:rsidR="008652CF" w:rsidRPr="003A2325">
        <w:t>rafters should enter details into the appropriate tables.</w:t>
      </w:r>
      <w:r w:rsidR="0084285D">
        <w:t xml:space="preserve"> </w:t>
      </w:r>
      <w:r w:rsidRPr="003A2325">
        <w:t xml:space="preserve">If the RFT includes location </w:t>
      </w:r>
      <w:r w:rsidR="008652CF" w:rsidRPr="003A2325">
        <w:t>options (</w:t>
      </w:r>
      <w:r w:rsidR="0084285D">
        <w:t>for example</w:t>
      </w:r>
      <w:r w:rsidR="008652CF" w:rsidRPr="003A2325">
        <w:t>, different basing options</w:t>
      </w:r>
      <w:r w:rsidRPr="003A2325">
        <w:t xml:space="preserve"> to be proposed by tenderers</w:t>
      </w:r>
      <w:r w:rsidR="008652CF" w:rsidRPr="003A2325">
        <w:t xml:space="preserve">) then the Annex should be updated during </w:t>
      </w:r>
      <w:r w:rsidRPr="003A2325">
        <w:t>pre-contract work, or otherwise</w:t>
      </w:r>
      <w:r w:rsidR="008652CF" w:rsidRPr="003A2325">
        <w:t xml:space="preserve"> prior to </w:t>
      </w:r>
      <w:r w:rsidRPr="003A2325">
        <w:t>Effective Date (</w:t>
      </w:r>
      <w:r w:rsidR="008652CF" w:rsidRPr="003A2325">
        <w:t>ED</w:t>
      </w:r>
      <w:r w:rsidRPr="003A2325">
        <w:t>)</w:t>
      </w:r>
      <w:r w:rsidR="008652CF" w:rsidRPr="003A2325">
        <w:t>.</w:t>
      </w:r>
      <w:r w:rsidR="0084285D">
        <w:t xml:space="preserve"> </w:t>
      </w:r>
      <w:r w:rsidRPr="003A2325">
        <w:t>C</w:t>
      </w:r>
      <w:r w:rsidR="008652CF" w:rsidRPr="003A2325">
        <w:t xml:space="preserve">hanges to Annex E </w:t>
      </w:r>
      <w:r w:rsidRPr="003A2325">
        <w:t xml:space="preserve">after the ED </w:t>
      </w:r>
      <w:r w:rsidR="008652CF" w:rsidRPr="003A2325">
        <w:t>will require a CCP.</w:t>
      </w:r>
    </w:p>
    <w:p w:rsidR="008652CF" w:rsidRPr="003A2325" w:rsidRDefault="008652CF" w:rsidP="00D60475">
      <w:pPr>
        <w:pStyle w:val="GuideMarginHead-ASDEFCON"/>
      </w:pPr>
      <w:r w:rsidRPr="003A2325">
        <w:rPr>
          <w:u w:val="single"/>
        </w:rPr>
        <w:t>Related Clauses</w:t>
      </w:r>
      <w:r w:rsidRPr="003A2325">
        <w:t>:</w:t>
      </w:r>
      <w:r w:rsidRPr="003A2325">
        <w:tab/>
      </w:r>
      <w:r w:rsidR="003E1007">
        <w:t>Clause</w:t>
      </w:r>
      <w:r w:rsidRPr="003A2325">
        <w:t xml:space="preserve"> </w:t>
      </w:r>
      <w:r w:rsidR="006B4959" w:rsidRPr="003A2325">
        <w:t>9</w:t>
      </w:r>
      <w:r w:rsidRPr="003A2325">
        <w:t xml:space="preserve"> of Annex E to Attachment A of the </w:t>
      </w:r>
      <w:r w:rsidR="007835B5">
        <w:t>COT</w:t>
      </w:r>
    </w:p>
    <w:p w:rsidR="007835B5" w:rsidRDefault="003E1007" w:rsidP="00D60475">
      <w:pPr>
        <w:pStyle w:val="GuideText-ASDEFCON"/>
      </w:pPr>
      <w:r>
        <w:t>SOW c</w:t>
      </w:r>
      <w:r w:rsidR="008652CF" w:rsidRPr="003A2325">
        <w:t>lause 9, Health, Safety and Environment</w:t>
      </w:r>
    </w:p>
    <w:p w:rsidR="007835B5" w:rsidRDefault="007835B5">
      <w:pPr>
        <w:spacing w:after="0"/>
        <w:jc w:val="left"/>
        <w:rPr>
          <w:color w:val="000000"/>
          <w:szCs w:val="40"/>
          <w:lang w:eastAsia="en-US"/>
        </w:rPr>
      </w:pPr>
      <w:r>
        <w:br w:type="page"/>
      </w:r>
    </w:p>
    <w:bookmarkEnd w:id="0"/>
    <w:p w:rsidR="008652CF" w:rsidRPr="003A2325" w:rsidRDefault="007835B5" w:rsidP="007835B5">
      <w:pPr>
        <w:pStyle w:val="ASDEFCONTitle"/>
      </w:pPr>
      <w:r w:rsidRPr="003A2325">
        <w:lastRenderedPageBreak/>
        <w:t xml:space="preserve">KNOWN HAZARDS AT </w:t>
      </w:r>
      <w:r w:rsidRPr="007835B5">
        <w:t>COMMONWEALTH</w:t>
      </w:r>
      <w:r w:rsidRPr="003A2325">
        <w:t xml:space="preserve"> PREMISES (OPTIONAL)</w:t>
      </w:r>
    </w:p>
    <w:p w:rsidR="008652CF" w:rsidRPr="003A2325" w:rsidRDefault="007835B5" w:rsidP="00D60475">
      <w:pPr>
        <w:pStyle w:val="SOWHL1-ASDEFCON"/>
      </w:pPr>
      <w:bookmarkStart w:id="2" w:name="_Ref225744635"/>
      <w:r w:rsidRPr="003A2325">
        <w:rPr>
          <w:caps w:val="0"/>
        </w:rPr>
        <w:t>PURPOSE</w:t>
      </w:r>
      <w:bookmarkEnd w:id="2"/>
    </w:p>
    <w:p w:rsidR="008652CF" w:rsidRPr="003A2325" w:rsidRDefault="008652CF" w:rsidP="00D60475">
      <w:pPr>
        <w:pStyle w:val="SOWTL2-ASDEFCON"/>
      </w:pPr>
      <w:r w:rsidRPr="003A2325">
        <w:t>This Annex E summarises the hazards that are known to be present at Commonwealth Premises where work may be performed under the Contract.</w:t>
      </w:r>
    </w:p>
    <w:p w:rsidR="008652CF" w:rsidRPr="003A2325" w:rsidRDefault="007835B5" w:rsidP="00D60475">
      <w:pPr>
        <w:pStyle w:val="SOWHL1-ASDEFCON"/>
      </w:pPr>
      <w:bookmarkStart w:id="3" w:name="_Ref225744641"/>
      <w:r w:rsidRPr="003A2325">
        <w:rPr>
          <w:caps w:val="0"/>
        </w:rPr>
        <w:t>WHS HAZARDS</w:t>
      </w:r>
      <w:bookmarkEnd w:id="3"/>
    </w:p>
    <w:p w:rsidR="008652CF" w:rsidRPr="003A2325" w:rsidRDefault="008652CF" w:rsidP="00D60475">
      <w:pPr>
        <w:pStyle w:val="NoteToDrafters-ASDEFCON"/>
      </w:pPr>
      <w:r w:rsidRPr="003A2325">
        <w:t>Note to drafters:</w:t>
      </w:r>
      <w:r w:rsidR="0084285D">
        <w:t xml:space="preserve"> </w:t>
      </w:r>
      <w:r w:rsidRPr="003A2325">
        <w:t xml:space="preserve">Each of the applicable Commonwealth Premises should be listed under clause </w:t>
      </w:r>
      <w:r w:rsidRPr="003A2325">
        <w:fldChar w:fldCharType="begin"/>
      </w:r>
      <w:r w:rsidRPr="003A2325">
        <w:instrText xml:space="preserve"> REF _Ref332471975 \r \h  \* MERGEFORMAT </w:instrText>
      </w:r>
      <w:r w:rsidRPr="003A2325">
        <w:fldChar w:fldCharType="separate"/>
      </w:r>
      <w:r w:rsidR="001D15F7">
        <w:t>2.1</w:t>
      </w:r>
      <w:r w:rsidRPr="003A2325">
        <w:fldChar w:fldCharType="end"/>
      </w:r>
      <w:r w:rsidRPr="003A2325">
        <w:t>.</w:t>
      </w:r>
      <w:r w:rsidR="0084285D">
        <w:t xml:space="preserve"> </w:t>
      </w:r>
      <w:r w:rsidRPr="003A2325">
        <w:t>Details must then be added for each of the applicable Commonwealth Premises under clauses 3, 4, and so on (or as enclosures for each of the Commonwealth Premises).</w:t>
      </w:r>
    </w:p>
    <w:p w:rsidR="008652CF" w:rsidRPr="003A2325" w:rsidRDefault="008652CF" w:rsidP="00D60475">
      <w:pPr>
        <w:pStyle w:val="SOWTL2-ASDEFCON"/>
      </w:pPr>
      <w:bookmarkStart w:id="4" w:name="_Ref332471975"/>
      <w:bookmarkStart w:id="5" w:name="_Ref301531591"/>
      <w:r w:rsidRPr="003A2325">
        <w:t>The Contractor acknowledges that this Annex provides a list of known Problematic Substances, ACM, Problematic Sources</w:t>
      </w:r>
      <w:r w:rsidR="00983D09" w:rsidRPr="003A2325">
        <w:t xml:space="preserve"> and</w:t>
      </w:r>
      <w:r w:rsidRPr="003A2325">
        <w:t xml:space="preserve"> other hazards</w:t>
      </w:r>
      <w:r w:rsidR="00983D09" w:rsidRPr="003A2325">
        <w:t xml:space="preserve"> </w:t>
      </w:r>
      <w:r w:rsidRPr="003A2325">
        <w:t>are present at (‘the applicable Commonwealth Premises’):</w:t>
      </w:r>
      <w:bookmarkEnd w:id="4"/>
    </w:p>
    <w:p w:rsidR="008652CF" w:rsidRPr="003A2325" w:rsidRDefault="008652CF" w:rsidP="00D60475">
      <w:pPr>
        <w:pStyle w:val="SOWSubL1-ASDEFCON"/>
      </w:pPr>
      <w:r w:rsidRPr="003A2325">
        <w:fldChar w:fldCharType="begin">
          <w:ffData>
            <w:name w:val=""/>
            <w:enabled/>
            <w:calcOnExit w:val="0"/>
            <w:textInput>
              <w:default w:val="[...INSERT THE NAME OF THE COMMONWEALTH PREMISES AT WHICH WORK WILL BE UNDERTAKEN...]"/>
            </w:textInput>
          </w:ffData>
        </w:fldChar>
      </w:r>
      <w:r w:rsidRPr="003A2325">
        <w:instrText xml:space="preserve"> FORMTEXT </w:instrText>
      </w:r>
      <w:r w:rsidRPr="003A2325">
        <w:fldChar w:fldCharType="separate"/>
      </w:r>
      <w:r w:rsidR="001D15F7">
        <w:rPr>
          <w:noProof/>
        </w:rPr>
        <w:t>[...INSERT THE NAME OF THE COMMONWEALTH PREMISES AT WHICH WORK WILL BE UNDERTAKEN...]</w:t>
      </w:r>
      <w:r w:rsidRPr="003A2325">
        <w:fldChar w:fldCharType="end"/>
      </w:r>
      <w:r w:rsidRPr="003A2325">
        <w:t>; and</w:t>
      </w:r>
    </w:p>
    <w:p w:rsidR="008652CF" w:rsidRPr="003A2325" w:rsidRDefault="008652CF" w:rsidP="00D60475">
      <w:pPr>
        <w:pStyle w:val="SOWSubL1-ASDEFCON"/>
      </w:pPr>
      <w:r w:rsidRPr="003A2325">
        <w:fldChar w:fldCharType="begin">
          <w:ffData>
            <w:name w:val=""/>
            <w:enabled/>
            <w:calcOnExit w:val="0"/>
            <w:textInput>
              <w:default w:val="[...INSERT THE NAME OF THE COMMONWEALTH PREMISES AT WHICH WORK WILL BE UNDERTAKEN...]"/>
            </w:textInput>
          </w:ffData>
        </w:fldChar>
      </w:r>
      <w:r w:rsidRPr="003A2325">
        <w:instrText xml:space="preserve"> FORMTEXT </w:instrText>
      </w:r>
      <w:r w:rsidRPr="003A2325">
        <w:fldChar w:fldCharType="separate"/>
      </w:r>
      <w:r w:rsidR="001D15F7">
        <w:rPr>
          <w:noProof/>
        </w:rPr>
        <w:t>[...INSERT THE NAME OF THE COMMONWEALTH PREMISES AT WHICH WORK WILL BE UNDERTAKEN...]</w:t>
      </w:r>
      <w:r w:rsidRPr="003A2325">
        <w:fldChar w:fldCharType="end"/>
      </w:r>
      <w:r w:rsidR="00983D09" w:rsidRPr="003A2325">
        <w:t>.</w:t>
      </w:r>
    </w:p>
    <w:bookmarkEnd w:id="5"/>
    <w:p w:rsidR="008652CF" w:rsidRPr="003A2325" w:rsidRDefault="008652CF" w:rsidP="00D60475">
      <w:pPr>
        <w:pStyle w:val="SOWTL2-ASDEFCON"/>
      </w:pPr>
      <w:r w:rsidRPr="003A2325">
        <w:t>The Contractor further acknowledges that:</w:t>
      </w:r>
    </w:p>
    <w:p w:rsidR="00D26197" w:rsidRPr="003A2325" w:rsidRDefault="008652CF" w:rsidP="00D60475">
      <w:pPr>
        <w:pStyle w:val="SOWSubL1-ASDEFCON"/>
      </w:pPr>
      <w:r w:rsidRPr="003A2325">
        <w:t>details in this Annex E are not intended to be comprehensive or exhaustive, but provide an overview of the general location of known Problematic Substances,</w:t>
      </w:r>
      <w:r w:rsidR="0084285D">
        <w:t xml:space="preserve"> </w:t>
      </w:r>
      <w:r w:rsidRPr="003A2325">
        <w:t xml:space="preserve">ACM, Problematic Sources, </w:t>
      </w:r>
      <w:r w:rsidR="00D26197" w:rsidRPr="003A2325">
        <w:t xml:space="preserve">and </w:t>
      </w:r>
      <w:r w:rsidRPr="003A2325">
        <w:t>other hazards;</w:t>
      </w:r>
    </w:p>
    <w:p w:rsidR="00D26197" w:rsidRPr="003A2325" w:rsidRDefault="008652CF" w:rsidP="00D60475">
      <w:pPr>
        <w:pStyle w:val="SOWSubL1-ASDEFCON"/>
      </w:pPr>
      <w:r w:rsidRPr="003A2325">
        <w:t>the referenced survey repo</w:t>
      </w:r>
      <w:r w:rsidR="0084285D">
        <w:t>rts identified in the ‘Comments</w:t>
      </w:r>
      <w:r w:rsidRPr="003A2325">
        <w:t>/Survey Report’ column of each table, for each of the Commonwealth Premises, should be consulted for specific details of the known hazards;</w:t>
      </w:r>
    </w:p>
    <w:p w:rsidR="00D26197" w:rsidRPr="003A2325" w:rsidRDefault="008652CF" w:rsidP="00D60475">
      <w:pPr>
        <w:pStyle w:val="SOWSubL1-ASDEFCON"/>
      </w:pPr>
      <w:r w:rsidRPr="003A2325">
        <w:t>the referenced survey reports may be amended or superseded during the term of the Contract and the latest documents should be sought from the Commonwealth Representative prior to undertaking work at each location; and</w:t>
      </w:r>
    </w:p>
    <w:p w:rsidR="008652CF" w:rsidRPr="003A2325" w:rsidRDefault="008652CF" w:rsidP="00D60475">
      <w:pPr>
        <w:pStyle w:val="SOWSubL1-ASDEFCON"/>
      </w:pPr>
      <w:proofErr w:type="gramStart"/>
      <w:r w:rsidRPr="003A2325">
        <w:t>this</w:t>
      </w:r>
      <w:proofErr w:type="gramEnd"/>
      <w:r w:rsidRPr="003A2325">
        <w:t xml:space="preserve"> Annex E </w:t>
      </w:r>
      <w:r w:rsidR="00D26197" w:rsidRPr="003A2325">
        <w:t>doe</w:t>
      </w:r>
      <w:r w:rsidR="00983D09" w:rsidRPr="003A2325">
        <w:t>s</w:t>
      </w:r>
      <w:r w:rsidRPr="003A2325">
        <w:t xml:space="preserve"> not necessarily repeat the information that is contained in the Hazard Log, for hazards included within the Supplies, or the Approved Problematic Substances and Problematic Sources Register within the Approved Health and Safety Management Plan, for those Problematic Substances and Problematic Sources that the Contractor may bring onto Commonwealth Premises in the performance of the Contract.</w:t>
      </w:r>
    </w:p>
    <w:p w:rsidR="008652CF" w:rsidRPr="003A2325" w:rsidRDefault="008652CF" w:rsidP="00D60475">
      <w:pPr>
        <w:pStyle w:val="NoteToDrafters-ASDEFCON"/>
      </w:pPr>
      <w:r w:rsidRPr="003A2325">
        <w:t>Note to drafters:</w:t>
      </w:r>
      <w:r w:rsidR="0084285D">
        <w:t xml:space="preserve"> </w:t>
      </w:r>
      <w:r w:rsidRPr="003A2325">
        <w:t xml:space="preserve">Drafters are to copy clause </w:t>
      </w:r>
      <w:r w:rsidR="007835B5">
        <w:fldChar w:fldCharType="begin"/>
      </w:r>
      <w:r w:rsidR="007835B5">
        <w:instrText xml:space="preserve"> REF _Ref344027762 \w \h </w:instrText>
      </w:r>
      <w:r w:rsidR="007835B5">
        <w:fldChar w:fldCharType="separate"/>
      </w:r>
      <w:r w:rsidR="001D15F7">
        <w:t>3</w:t>
      </w:r>
      <w:r w:rsidR="007835B5">
        <w:fldChar w:fldCharType="end"/>
      </w:r>
      <w:r w:rsidRPr="003A2325">
        <w:t xml:space="preserve"> and create new clauses (</w:t>
      </w:r>
      <w:r w:rsidR="0084285D">
        <w:t>that is</w:t>
      </w:r>
      <w:r w:rsidRPr="003A2325">
        <w:t>, clauses 4, 5) for each additional Commonwealth Premises (</w:t>
      </w:r>
      <w:r w:rsidR="0084285D">
        <w:t>for example</w:t>
      </w:r>
      <w:r w:rsidRPr="003A2325">
        <w:t>, each base</w:t>
      </w:r>
      <w:r w:rsidR="00D26197" w:rsidRPr="003A2325">
        <w:t xml:space="preserve"> or building</w:t>
      </w:r>
      <w:r w:rsidRPr="003A2325">
        <w:t>) where the Contractor and/or Subcontractors may work (or create enclosures if preferred).</w:t>
      </w:r>
      <w:r w:rsidR="0084285D">
        <w:t xml:space="preserve"> </w:t>
      </w:r>
      <w:r w:rsidRPr="003A2325">
        <w:t>Drafters should insert the name of the Commonwealth Premises into the level 1 clause headings, as indicated below.</w:t>
      </w:r>
      <w:r w:rsidR="0084285D">
        <w:t xml:space="preserve"> </w:t>
      </w:r>
      <w:r w:rsidRPr="003A2325">
        <w:t>Where sites are near-identical, such as ships, each heading and set of clauses may address multiple sites (</w:t>
      </w:r>
      <w:r w:rsidR="0084285D">
        <w:t>for example</w:t>
      </w:r>
      <w:r w:rsidRPr="003A2325">
        <w:t>, insert the name of the class of ship as the heading).</w:t>
      </w:r>
    </w:p>
    <w:p w:rsidR="008652CF" w:rsidRPr="003A2325" w:rsidRDefault="007835B5" w:rsidP="00D60475">
      <w:pPr>
        <w:pStyle w:val="SOWHL1-ASDEFCON"/>
      </w:pPr>
      <w:bookmarkStart w:id="6" w:name="_Ref344027762"/>
      <w:r w:rsidRPr="003A2325">
        <w:rPr>
          <w:caps w:val="0"/>
        </w:rPr>
        <w:t xml:space="preserve">KNOWN WHS HAZARDS AT </w:t>
      </w:r>
      <w:r w:rsidR="008652CF" w:rsidRPr="003A2325">
        <w:fldChar w:fldCharType="begin">
          <w:ffData>
            <w:name w:val=""/>
            <w:enabled/>
            <w:calcOnExit w:val="0"/>
            <w:textInput>
              <w:default w:val="[...INSERT THE NAME OF THE COMMONWEALTH PREMISES AT WHICH WORK WILL BE UNDERTAKEN...]"/>
            </w:textInput>
          </w:ffData>
        </w:fldChar>
      </w:r>
      <w:r w:rsidR="008652CF" w:rsidRPr="003A2325">
        <w:instrText xml:space="preserve"> FORMTEXT </w:instrText>
      </w:r>
      <w:r w:rsidR="008652CF" w:rsidRPr="003A2325">
        <w:fldChar w:fldCharType="separate"/>
      </w:r>
      <w:r w:rsidR="001D15F7">
        <w:rPr>
          <w:noProof/>
        </w:rPr>
        <w:t>[...INSERT THE NAME OF THE COMMONWEALTH PREMISES AT WHICH WORK WILL BE UNDERTAKEN...]</w:t>
      </w:r>
      <w:r w:rsidR="008652CF" w:rsidRPr="003A2325">
        <w:fldChar w:fldCharType="end"/>
      </w:r>
      <w:bookmarkEnd w:id="6"/>
    </w:p>
    <w:p w:rsidR="008652CF" w:rsidRPr="003A2325" w:rsidRDefault="008652CF" w:rsidP="00D60475">
      <w:pPr>
        <w:pStyle w:val="NoteToDrafters-ASDEFCON"/>
      </w:pPr>
      <w:r w:rsidRPr="003A2325">
        <w:t>Note to drafters:</w:t>
      </w:r>
      <w:r w:rsidR="0084285D">
        <w:t xml:space="preserve"> </w:t>
      </w:r>
      <w:r w:rsidRPr="003A2325">
        <w:t xml:space="preserve">Table </w:t>
      </w:r>
      <w:r w:rsidR="00931C5A" w:rsidRPr="003A2325">
        <w:t>E-</w:t>
      </w:r>
      <w:r w:rsidRPr="003A2325">
        <w:t>1 should be populated with information relevant to the Commonwealth Premises that the Contractor’s and Subcontractors’ staff are likely to occupy on a temporary or long-term basis in relation to Contract work (</w:t>
      </w:r>
      <w:r w:rsidR="0084285D">
        <w:t>for example</w:t>
      </w:r>
      <w:r w:rsidRPr="003A2325">
        <w:t>, for installations, V&amp;V or as GFF).</w:t>
      </w:r>
      <w:r w:rsidR="0084285D">
        <w:t xml:space="preserve"> </w:t>
      </w:r>
      <w:r w:rsidRPr="003A2325">
        <w:t>All entries in the draft table below are given as suggestions only and must be replaced with details specific to the Contract.</w:t>
      </w:r>
      <w:r w:rsidR="0084285D">
        <w:t xml:space="preserve"> </w:t>
      </w:r>
      <w:r w:rsidRPr="003A2325">
        <w:t xml:space="preserve">If there are no Problematic Substances or </w:t>
      </w:r>
      <w:r w:rsidR="00D26197" w:rsidRPr="003A2325">
        <w:t>‘</w:t>
      </w:r>
      <w:r w:rsidRPr="003A2325">
        <w:t>other hazards</w:t>
      </w:r>
      <w:r w:rsidR="00D26197" w:rsidRPr="003A2325">
        <w:t>’</w:t>
      </w:r>
      <w:r w:rsidRPr="003A2325">
        <w:t xml:space="preserve">, reference to </w:t>
      </w:r>
      <w:r w:rsidRPr="003A2325">
        <w:fldChar w:fldCharType="begin"/>
      </w:r>
      <w:r w:rsidRPr="003A2325">
        <w:instrText xml:space="preserve"> REF _Ref332485010 \h </w:instrText>
      </w:r>
      <w:r w:rsidRPr="003A2325">
        <w:fldChar w:fldCharType="separate"/>
      </w:r>
      <w:r w:rsidR="001D15F7" w:rsidRPr="003A2325">
        <w:t xml:space="preserve">Table </w:t>
      </w:r>
      <w:r w:rsidR="001D15F7">
        <w:t>A-</w:t>
      </w:r>
      <w:r w:rsidR="001D15F7" w:rsidRPr="003A2325">
        <w:t>E-</w:t>
      </w:r>
      <w:r w:rsidR="001D15F7">
        <w:rPr>
          <w:noProof/>
        </w:rPr>
        <w:t>2</w:t>
      </w:r>
      <w:r w:rsidRPr="003A2325">
        <w:fldChar w:fldCharType="end"/>
      </w:r>
      <w:r w:rsidRPr="003A2325">
        <w:t xml:space="preserve"> or </w:t>
      </w:r>
      <w:r w:rsidRPr="003A2325">
        <w:fldChar w:fldCharType="begin"/>
      </w:r>
      <w:r w:rsidRPr="003A2325">
        <w:instrText xml:space="preserve"> REF _Ref344017523 \h </w:instrText>
      </w:r>
      <w:r w:rsidRPr="003A2325">
        <w:fldChar w:fldCharType="separate"/>
      </w:r>
      <w:r w:rsidR="001D15F7" w:rsidRPr="003A2325">
        <w:t xml:space="preserve">Table </w:t>
      </w:r>
      <w:r w:rsidR="001D15F7">
        <w:t>A-</w:t>
      </w:r>
      <w:r w:rsidR="001D15F7" w:rsidRPr="003A2325">
        <w:t>E-</w:t>
      </w:r>
      <w:r w:rsidR="001D15F7">
        <w:rPr>
          <w:noProof/>
        </w:rPr>
        <w:t>3</w:t>
      </w:r>
      <w:r w:rsidRPr="003A2325">
        <w:fldChar w:fldCharType="end"/>
      </w:r>
      <w:r w:rsidRPr="003A2325">
        <w:t xml:space="preserve">, respectively, should be deleted from the </w:t>
      </w:r>
      <w:r w:rsidR="00D26197" w:rsidRPr="003A2325">
        <w:t xml:space="preserve">note </w:t>
      </w:r>
      <w:r w:rsidRPr="003A2325">
        <w:t>to tenderers.</w:t>
      </w:r>
    </w:p>
    <w:p w:rsidR="008652CF" w:rsidRPr="003A2325" w:rsidRDefault="008652CF" w:rsidP="00D60475">
      <w:pPr>
        <w:pStyle w:val="NoteToTenderers-ASDEFCON"/>
      </w:pPr>
      <w:r w:rsidRPr="003A2325">
        <w:t>Note to tenderers:</w:t>
      </w:r>
      <w:r w:rsidR="0084285D">
        <w:t xml:space="preserve"> </w:t>
      </w:r>
      <w:r w:rsidRPr="003A2325">
        <w:t xml:space="preserve">Copies of the Survey Reports in </w:t>
      </w:r>
      <w:r w:rsidRPr="003A2325">
        <w:fldChar w:fldCharType="begin"/>
      </w:r>
      <w:r w:rsidRPr="003A2325">
        <w:instrText xml:space="preserve"> REF _Ref332474442 \h </w:instrText>
      </w:r>
      <w:r w:rsidRPr="003A2325">
        <w:fldChar w:fldCharType="separate"/>
      </w:r>
      <w:r w:rsidR="001D15F7" w:rsidRPr="003A2325">
        <w:t xml:space="preserve">Table </w:t>
      </w:r>
      <w:r w:rsidR="001D15F7">
        <w:t>A-</w:t>
      </w:r>
      <w:r w:rsidR="001D15F7" w:rsidRPr="003A2325">
        <w:t>E-</w:t>
      </w:r>
      <w:r w:rsidR="001D15F7">
        <w:rPr>
          <w:noProof/>
        </w:rPr>
        <w:t>1</w:t>
      </w:r>
      <w:r w:rsidRPr="003A2325">
        <w:fldChar w:fldCharType="end"/>
      </w:r>
      <w:r w:rsidRPr="003A2325">
        <w:t xml:space="preserve">, </w:t>
      </w:r>
      <w:r w:rsidRPr="003A2325">
        <w:fldChar w:fldCharType="begin"/>
      </w:r>
      <w:r w:rsidRPr="003A2325">
        <w:instrText xml:space="preserve"> REF _Ref332485010 \h </w:instrText>
      </w:r>
      <w:r w:rsidRPr="003A2325">
        <w:fldChar w:fldCharType="separate"/>
      </w:r>
      <w:r w:rsidR="001D15F7" w:rsidRPr="003A2325">
        <w:t xml:space="preserve">Table </w:t>
      </w:r>
      <w:r w:rsidR="001D15F7">
        <w:t>A-</w:t>
      </w:r>
      <w:r w:rsidR="001D15F7" w:rsidRPr="003A2325">
        <w:t>E-</w:t>
      </w:r>
      <w:r w:rsidR="001D15F7">
        <w:rPr>
          <w:noProof/>
        </w:rPr>
        <w:t>2</w:t>
      </w:r>
      <w:r w:rsidRPr="003A2325">
        <w:fldChar w:fldCharType="end"/>
      </w:r>
      <w:r w:rsidRPr="003A2325">
        <w:t xml:space="preserve"> and </w:t>
      </w:r>
      <w:r w:rsidRPr="003A2325">
        <w:fldChar w:fldCharType="begin"/>
      </w:r>
      <w:r w:rsidRPr="003A2325">
        <w:instrText xml:space="preserve"> REF _Ref344017523 \h </w:instrText>
      </w:r>
      <w:r w:rsidRPr="003A2325">
        <w:fldChar w:fldCharType="separate"/>
      </w:r>
      <w:r w:rsidR="001D15F7" w:rsidRPr="003A2325">
        <w:t xml:space="preserve">Table </w:t>
      </w:r>
      <w:r w:rsidR="001D15F7">
        <w:t>A-</w:t>
      </w:r>
      <w:r w:rsidR="001D15F7" w:rsidRPr="003A2325">
        <w:t>E-</w:t>
      </w:r>
      <w:r w:rsidR="001D15F7">
        <w:rPr>
          <w:noProof/>
        </w:rPr>
        <w:t>3</w:t>
      </w:r>
      <w:r w:rsidRPr="003A2325">
        <w:fldChar w:fldCharType="end"/>
      </w:r>
      <w:r w:rsidRPr="003A2325">
        <w:t xml:space="preserve"> are provided in the Technical Library for perusal by tenderers.</w:t>
      </w:r>
    </w:p>
    <w:p w:rsidR="008652CF" w:rsidRPr="003A2325" w:rsidRDefault="008652CF" w:rsidP="00D60475">
      <w:pPr>
        <w:pStyle w:val="SOWTL2-ASDEFCON"/>
      </w:pPr>
      <w:r w:rsidRPr="003A2325">
        <w:t xml:space="preserve">The Contractor acknowledges that </w:t>
      </w:r>
      <w:r w:rsidRPr="003A2325">
        <w:fldChar w:fldCharType="begin"/>
      </w:r>
      <w:r w:rsidRPr="003A2325">
        <w:instrText xml:space="preserve"> REF _Ref332474442 \h </w:instrText>
      </w:r>
      <w:r w:rsidRPr="003A2325">
        <w:fldChar w:fldCharType="separate"/>
      </w:r>
      <w:r w:rsidR="001D15F7" w:rsidRPr="003A2325">
        <w:t xml:space="preserve">Table </w:t>
      </w:r>
      <w:r w:rsidR="001D15F7">
        <w:t>A-</w:t>
      </w:r>
      <w:r w:rsidR="001D15F7" w:rsidRPr="003A2325">
        <w:t>E-</w:t>
      </w:r>
      <w:r w:rsidR="001D15F7">
        <w:rPr>
          <w:noProof/>
        </w:rPr>
        <w:t>1</w:t>
      </w:r>
      <w:r w:rsidRPr="003A2325">
        <w:fldChar w:fldCharType="end"/>
      </w:r>
      <w:r w:rsidRPr="003A2325">
        <w:t xml:space="preserve"> lists and references the survey details for known Problematic Substances, ACM, and other substances that could cause </w:t>
      </w:r>
      <w:r w:rsidRPr="003A2325">
        <w:lastRenderedPageBreak/>
        <w:t>Contamination, where applicable, for the Contractor’s work areas at the applicable Commonwealth Premises.</w:t>
      </w:r>
    </w:p>
    <w:p w:rsidR="008652CF" w:rsidRPr="003A2325" w:rsidRDefault="008652CF" w:rsidP="00410F84">
      <w:pPr>
        <w:pStyle w:val="Caption"/>
        <w:keepNext/>
        <w:outlineLvl w:val="0"/>
        <w:rPr>
          <w:i/>
        </w:rPr>
      </w:pPr>
      <w:bookmarkStart w:id="7" w:name="_Ref332474442"/>
      <w:r w:rsidRPr="003A2325">
        <w:t xml:space="preserve">Table </w:t>
      </w:r>
      <w:r w:rsidR="001D15F7">
        <w:t>A-</w:t>
      </w:r>
      <w:r w:rsidRPr="003A2325">
        <w:t>E-</w:t>
      </w:r>
      <w:r w:rsidR="00A63F8E">
        <w:fldChar w:fldCharType="begin"/>
      </w:r>
      <w:r w:rsidR="00A63F8E">
        <w:instrText xml:space="preserve"> SEQ Table \* ARABIC </w:instrText>
      </w:r>
      <w:r w:rsidR="00A63F8E">
        <w:fldChar w:fldCharType="separate"/>
      </w:r>
      <w:r w:rsidR="001D15F7">
        <w:rPr>
          <w:noProof/>
        </w:rPr>
        <w:t>1</w:t>
      </w:r>
      <w:r w:rsidR="00A63F8E">
        <w:rPr>
          <w:noProof/>
        </w:rPr>
        <w:fldChar w:fldCharType="end"/>
      </w:r>
      <w:bookmarkEnd w:id="7"/>
      <w:r w:rsidRPr="003A2325">
        <w:t>:</w:t>
      </w:r>
      <w:r w:rsidRPr="003A2325">
        <w:rPr>
          <w:bCs w:val="0"/>
        </w:rPr>
        <w:t xml:space="preserve"> </w:t>
      </w:r>
      <w:r w:rsidRPr="003A2325">
        <w:t>Known Problematic Substances</w:t>
      </w:r>
      <w:r w:rsidR="00D26197" w:rsidRPr="003A2325">
        <w:t xml:space="preserve"> and</w:t>
      </w:r>
      <w:r w:rsidRPr="003A2325">
        <w:t xml:space="preserve"> ACM at </w:t>
      </w:r>
      <w:r w:rsidR="00680F42" w:rsidRPr="003A2325">
        <w:t xml:space="preserve">applicable </w:t>
      </w:r>
      <w:r w:rsidRPr="003A2325">
        <w:t>Commonwealth Premises</w:t>
      </w:r>
    </w:p>
    <w:tbl>
      <w:tblPr>
        <w:tblW w:w="0" w:type="auto"/>
        <w:tblCellMar>
          <w:left w:w="57" w:type="dxa"/>
          <w:right w:w="57" w:type="dxa"/>
        </w:tblCellMar>
        <w:tblLook w:val="04A0" w:firstRow="1" w:lastRow="0" w:firstColumn="1" w:lastColumn="0" w:noHBand="0" w:noVBand="1"/>
      </w:tblPr>
      <w:tblGrid>
        <w:gridCol w:w="1990"/>
        <w:gridCol w:w="1841"/>
        <w:gridCol w:w="2534"/>
        <w:gridCol w:w="2696"/>
      </w:tblGrid>
      <w:tr w:rsidR="008652CF" w:rsidRPr="003A2325" w:rsidTr="00ED1B3D">
        <w:trPr>
          <w:cantSplit/>
          <w:trHeight w:val="333"/>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7835B5" w:rsidP="007835B5">
            <w:pPr>
              <w:pStyle w:val="Table10ptHeading-ASDEFCON"/>
            </w:pPr>
            <w:r w:rsidRPr="003A2325">
              <w:t>Problematic Substance/A</w:t>
            </w:r>
            <w:r>
              <w:t>CM</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7835B5" w:rsidP="00D60475">
            <w:pPr>
              <w:pStyle w:val="Table10ptHeading-ASDEFCON"/>
            </w:pPr>
            <w:r w:rsidRPr="003A2325">
              <w:t>Substance Location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7835B5" w:rsidP="007835B5">
            <w:pPr>
              <w:pStyle w:val="Table10ptHeading-ASDEFCON"/>
            </w:pPr>
            <w:r w:rsidRPr="003A2325">
              <w:t>Comments/Survey Report</w:t>
            </w:r>
          </w:p>
        </w:tc>
      </w:tr>
      <w:tr w:rsidR="008652CF" w:rsidRPr="003A2325" w:rsidTr="00ED1B3D">
        <w:trPr>
          <w:cantSplit/>
          <w:trHeight w:val="366"/>
          <w:tblHeader/>
        </w:trPr>
        <w:tc>
          <w:tcPr>
            <w:tcW w:w="0" w:type="auto"/>
            <w:vMerge/>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8652CF" w:rsidP="00D13BD5">
            <w:pPr>
              <w:keepNext/>
              <w:numPr>
                <w:ilvl w:val="3"/>
                <w:numId w:val="1"/>
              </w:numPr>
              <w:pBdr>
                <w:top w:val="single" w:sz="4" w:space="1" w:color="auto"/>
                <w:left w:val="single" w:sz="4" w:space="4" w:color="auto"/>
                <w:bottom w:val="single" w:sz="4" w:space="1" w:color="auto"/>
                <w:right w:val="single" w:sz="4" w:space="4" w:color="auto"/>
              </w:pBdr>
            </w:pP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8652CF" w:rsidP="00D60475">
            <w:pPr>
              <w:pStyle w:val="Table10ptHeading-ASDEFCON"/>
            </w:pPr>
            <w:r w:rsidRPr="003A2325">
              <w:t>Facility</w:t>
            </w:r>
            <w:r w:rsidR="007835B5" w:rsidRPr="003A2325">
              <w:t>/</w:t>
            </w:r>
            <w:r w:rsidRPr="003A2325">
              <w:t>Area</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8652CF" w:rsidP="00D60475">
            <w:pPr>
              <w:pStyle w:val="Table10ptHeading-ASDEFCON"/>
            </w:pPr>
            <w:r w:rsidRPr="003A2325">
              <w:t>Location</w:t>
            </w:r>
          </w:p>
        </w:tc>
        <w:tc>
          <w:tcPr>
            <w:tcW w:w="0" w:type="auto"/>
            <w:vMerge/>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8652CF" w:rsidP="001F50D9">
            <w:pPr>
              <w:pStyle w:val="Table10ptText-ASDEFCON"/>
            </w:pP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ACM</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 xml:space="preserve">Building number </w:t>
            </w: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Standby generator facility – roof cladding, lining and wall cladding.</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r w:rsidRPr="003A2325">
              <w:t xml:space="preserve"> Asbestos Hazard Register.</w:t>
            </w: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Lead</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All buildings</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Lead-based paint used extensively throughout buildings.</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 xml:space="preserve">Lead Management Report, dated </w:t>
            </w: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r w:rsidRPr="003A2325">
              <w:t>.</w:t>
            </w: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Hydrocarbons</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Area X ‘Fuel Farm’</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All areas inside perimeter fence.</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 xml:space="preserve">Hydrocarbon Report, dated </w:t>
            </w: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r w:rsidRPr="003A2325">
              <w:t>.</w:t>
            </w: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Hydrocarbons</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 xml:space="preserve">Building number </w:t>
            </w: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Standby generator facility.</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 xml:space="preserve">Hydrocarbon Report, dated </w:t>
            </w: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r w:rsidRPr="003A2325">
              <w:t>.</w:t>
            </w: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r>
    </w:tbl>
    <w:p w:rsidR="008652CF" w:rsidRPr="003A2325" w:rsidRDefault="008652CF" w:rsidP="00ED1B3D">
      <w:pPr>
        <w:pStyle w:val="ASDEFCONOptionSpace"/>
      </w:pPr>
    </w:p>
    <w:p w:rsidR="008652CF" w:rsidRPr="003A2325" w:rsidRDefault="008652CF" w:rsidP="00D60475">
      <w:pPr>
        <w:pStyle w:val="NoteToDrafters-ASDEFCON"/>
      </w:pPr>
      <w:r w:rsidRPr="003A2325">
        <w:t>Note to drafters:</w:t>
      </w:r>
      <w:r w:rsidR="0084285D">
        <w:t xml:space="preserve"> </w:t>
      </w:r>
      <w:r w:rsidRPr="003A2325">
        <w:t xml:space="preserve">Include and amend the following clause </w:t>
      </w:r>
      <w:r w:rsidR="007835B5">
        <w:fldChar w:fldCharType="begin"/>
      </w:r>
      <w:r w:rsidR="007835B5">
        <w:instrText xml:space="preserve"> REF _Ref225744511 \w \h </w:instrText>
      </w:r>
      <w:r w:rsidR="007835B5">
        <w:fldChar w:fldCharType="separate"/>
      </w:r>
      <w:r w:rsidR="001D15F7">
        <w:t>3.2</w:t>
      </w:r>
      <w:r w:rsidR="007835B5">
        <w:fldChar w:fldCharType="end"/>
      </w:r>
      <w:r w:rsidR="007835B5">
        <w:t xml:space="preserve"> </w:t>
      </w:r>
      <w:r w:rsidRPr="003A2325">
        <w:t xml:space="preserve">and </w:t>
      </w:r>
      <w:r w:rsidR="007835B5">
        <w:fldChar w:fldCharType="begin"/>
      </w:r>
      <w:r w:rsidR="007835B5">
        <w:instrText xml:space="preserve"> REF _Ref332485010 \h </w:instrText>
      </w:r>
      <w:r w:rsidR="007835B5">
        <w:fldChar w:fldCharType="separate"/>
      </w:r>
      <w:r w:rsidR="001D15F7" w:rsidRPr="003A2325">
        <w:t xml:space="preserve">Table </w:t>
      </w:r>
      <w:r w:rsidR="001D15F7">
        <w:t>A-</w:t>
      </w:r>
      <w:r w:rsidR="001D15F7" w:rsidRPr="003A2325">
        <w:t>E-</w:t>
      </w:r>
      <w:r w:rsidR="001D15F7">
        <w:rPr>
          <w:noProof/>
        </w:rPr>
        <w:t>2</w:t>
      </w:r>
      <w:r w:rsidR="007835B5">
        <w:fldChar w:fldCharType="end"/>
      </w:r>
      <w:r w:rsidRPr="003A2325">
        <w:t xml:space="preserve"> when </w:t>
      </w:r>
      <w:r w:rsidR="0080130F" w:rsidRPr="003A2325">
        <w:t xml:space="preserve">Problematic </w:t>
      </w:r>
      <w:r w:rsidR="00680F42" w:rsidRPr="003A2325">
        <w:t xml:space="preserve">Sources </w:t>
      </w:r>
      <w:r w:rsidR="0080130F" w:rsidRPr="003A2325">
        <w:t>(</w:t>
      </w:r>
      <w:r w:rsidR="0084285D">
        <w:t>for example</w:t>
      </w:r>
      <w:r w:rsidR="0080130F" w:rsidRPr="003A2325">
        <w:t xml:space="preserve">, </w:t>
      </w:r>
      <w:r w:rsidRPr="003A2325">
        <w:t>RADHAZ</w:t>
      </w:r>
      <w:r w:rsidR="0080130F" w:rsidRPr="003A2325">
        <w:t>)</w:t>
      </w:r>
      <w:r w:rsidRPr="003A2325">
        <w:t xml:space="preserve"> are present in the proximity of areas that Contractor and Subcontractor staff may occupy on Commonwealth Premises (including ships).</w:t>
      </w:r>
      <w:r w:rsidR="0084285D">
        <w:t xml:space="preserve"> </w:t>
      </w:r>
      <w:bookmarkStart w:id="8" w:name="_Ref300844537"/>
      <w:r w:rsidRPr="003A2325">
        <w:t>All entries in the draft table below are given as suggestions only and must be replaced with details specific to the Contract.</w:t>
      </w:r>
    </w:p>
    <w:p w:rsidR="008652CF" w:rsidRPr="003A2325" w:rsidRDefault="008652CF" w:rsidP="00D60475">
      <w:pPr>
        <w:pStyle w:val="SOWTL2-ASDEFCON"/>
      </w:pPr>
      <w:bookmarkStart w:id="9" w:name="_Ref225744511"/>
      <w:r w:rsidRPr="003A2325">
        <w:t xml:space="preserve">The Contractor acknowledges that </w:t>
      </w:r>
      <w:r w:rsidRPr="003A2325">
        <w:fldChar w:fldCharType="begin"/>
      </w:r>
      <w:r w:rsidRPr="003A2325">
        <w:instrText xml:space="preserve"> REF _Ref332485010 \h </w:instrText>
      </w:r>
      <w:r w:rsidRPr="003A2325">
        <w:fldChar w:fldCharType="separate"/>
      </w:r>
      <w:r w:rsidR="001D15F7" w:rsidRPr="003A2325">
        <w:t xml:space="preserve">Table </w:t>
      </w:r>
      <w:r w:rsidR="001D15F7">
        <w:t>A-</w:t>
      </w:r>
      <w:r w:rsidR="001D15F7" w:rsidRPr="003A2325">
        <w:t>E-</w:t>
      </w:r>
      <w:r w:rsidR="001D15F7">
        <w:rPr>
          <w:noProof/>
        </w:rPr>
        <w:t>2</w:t>
      </w:r>
      <w:r w:rsidRPr="003A2325">
        <w:fldChar w:fldCharType="end"/>
      </w:r>
      <w:r w:rsidRPr="003A2325">
        <w:t xml:space="preserve"> lists and references the survey details for known Problematic Sources for the Contractor’s work areas at the applicable Commonwealth Premises.</w:t>
      </w:r>
      <w:bookmarkEnd w:id="8"/>
      <w:bookmarkEnd w:id="9"/>
    </w:p>
    <w:p w:rsidR="008652CF" w:rsidRPr="003A2325" w:rsidRDefault="008652CF" w:rsidP="0080130F">
      <w:pPr>
        <w:pStyle w:val="Caption"/>
        <w:keepNext/>
        <w:outlineLvl w:val="0"/>
      </w:pPr>
      <w:bookmarkStart w:id="10" w:name="_Ref332485010"/>
      <w:r w:rsidRPr="003A2325">
        <w:t xml:space="preserve">Table </w:t>
      </w:r>
      <w:r w:rsidR="001D15F7">
        <w:t>A-</w:t>
      </w:r>
      <w:r w:rsidRPr="003A2325">
        <w:t>E-</w:t>
      </w:r>
      <w:r w:rsidR="00A63F8E">
        <w:fldChar w:fldCharType="begin"/>
      </w:r>
      <w:r w:rsidR="00A63F8E">
        <w:instrText xml:space="preserve"> SEQ Table \* ARABIC </w:instrText>
      </w:r>
      <w:r w:rsidR="00A63F8E">
        <w:fldChar w:fldCharType="separate"/>
      </w:r>
      <w:r w:rsidR="001D15F7">
        <w:rPr>
          <w:noProof/>
        </w:rPr>
        <w:t>2</w:t>
      </w:r>
      <w:r w:rsidR="00A63F8E">
        <w:rPr>
          <w:noProof/>
        </w:rPr>
        <w:fldChar w:fldCharType="end"/>
      </w:r>
      <w:bookmarkEnd w:id="10"/>
      <w:r w:rsidRPr="003A2325">
        <w:t>:</w:t>
      </w:r>
      <w:r w:rsidRPr="003A2325">
        <w:rPr>
          <w:bCs w:val="0"/>
        </w:rPr>
        <w:t xml:space="preserve"> </w:t>
      </w:r>
      <w:r w:rsidRPr="003A2325">
        <w:t>List of Problematic Sources at Commonwealth Premises</w:t>
      </w:r>
    </w:p>
    <w:tbl>
      <w:tblPr>
        <w:tblW w:w="0" w:type="auto"/>
        <w:tblCellMar>
          <w:left w:w="57" w:type="dxa"/>
          <w:right w:w="57" w:type="dxa"/>
        </w:tblCellMar>
        <w:tblLook w:val="04A0" w:firstRow="1" w:lastRow="0" w:firstColumn="1" w:lastColumn="0" w:noHBand="0" w:noVBand="1"/>
      </w:tblPr>
      <w:tblGrid>
        <w:gridCol w:w="1967"/>
        <w:gridCol w:w="2106"/>
        <w:gridCol w:w="4988"/>
      </w:tblGrid>
      <w:tr w:rsidR="008652CF" w:rsidRPr="003A2325" w:rsidTr="00ED1B3D">
        <w:trPr>
          <w:tblHeader/>
        </w:trPr>
        <w:tc>
          <w:tcPr>
            <w:tcW w:w="0" w:type="auto"/>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7835B5" w:rsidP="00D60475">
            <w:pPr>
              <w:pStyle w:val="Table10ptHeading-ASDEFCON"/>
            </w:pPr>
            <w:r w:rsidRPr="003A2325">
              <w:t>Problematic Source</w:t>
            </w:r>
          </w:p>
        </w:tc>
        <w:tc>
          <w:tcPr>
            <w:tcW w:w="0" w:type="auto"/>
            <w:tcBorders>
              <w:top w:val="single" w:sz="4" w:space="0" w:color="auto"/>
              <w:left w:val="single" w:sz="4" w:space="0" w:color="auto"/>
              <w:right w:val="single" w:sz="4" w:space="0" w:color="auto"/>
            </w:tcBorders>
            <w:shd w:val="clear" w:color="auto" w:fill="D9D9D9"/>
          </w:tcPr>
          <w:p w:rsidR="008652CF" w:rsidRPr="003A2325" w:rsidRDefault="007835B5" w:rsidP="00D60475">
            <w:pPr>
              <w:pStyle w:val="Table10ptHeading-ASDEFCON"/>
            </w:pPr>
            <w:r w:rsidRPr="003A2325">
              <w:t>Location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8652CF" w:rsidRPr="003A2325" w:rsidRDefault="007835B5" w:rsidP="00D60475">
            <w:pPr>
              <w:pStyle w:val="Table10ptHeading-ASDEFCON"/>
            </w:pPr>
            <w:r w:rsidRPr="003A2325">
              <w:t>Comments/Survey Report</w:t>
            </w:r>
          </w:p>
        </w:tc>
      </w:tr>
      <w:tr w:rsidR="008652CF" w:rsidRPr="003A2325" w:rsidTr="00ED1B3D">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Defence ATC Radar</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As identified in RADHAZ Survey Report</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r w:rsidRPr="003A2325">
              <w:t xml:space="preserve"> RADHAZ Survey Report dated </w:t>
            </w:r>
            <w:r w:rsidRPr="003A2325">
              <w:fldChar w:fldCharType="begin">
                <w:ffData>
                  <w:name w:val=""/>
                  <w:enabled/>
                  <w:calcOnExit w:val="0"/>
                  <w:textInput>
                    <w:default w:val="[...DRAFTER TO INSERT...]"/>
                  </w:textInput>
                </w:ffData>
              </w:fldChar>
            </w:r>
            <w:r w:rsidRPr="003A2325">
              <w:instrText xml:space="preserve"> FORMTEXT </w:instrText>
            </w:r>
            <w:r w:rsidRPr="003A2325">
              <w:fldChar w:fldCharType="separate"/>
            </w:r>
            <w:r w:rsidR="001D15F7">
              <w:rPr>
                <w:noProof/>
              </w:rPr>
              <w:t>[...DRAFTER TO INSERT...]</w:t>
            </w:r>
            <w:r w:rsidRPr="003A2325">
              <w:fldChar w:fldCharType="end"/>
            </w:r>
          </w:p>
        </w:tc>
      </w:tr>
      <w:tr w:rsidR="008652CF" w:rsidRPr="003A2325" w:rsidTr="00ED1B3D">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Non Destructive Testing Equipment</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Non Destructive Inspection workshop</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rPr>
                <w:rFonts w:cs="Arial"/>
                <w:szCs w:val="20"/>
              </w:rPr>
              <w:t xml:space="preserve">Source Licence </w:t>
            </w: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r w:rsidRPr="003A2325">
              <w:rPr>
                <w:rFonts w:cs="Arial"/>
                <w:szCs w:val="20"/>
              </w:rPr>
              <w:t xml:space="preserve">, Facility Licence </w:t>
            </w: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p>
        </w:tc>
      </w:tr>
      <w:tr w:rsidR="008652CF" w:rsidRPr="003A2325" w:rsidTr="00ED1B3D">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Gaseous Tritium Light Sources</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Electrical and Instrument Repair Workshop</w:t>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t xml:space="preserve">Standing Orders </w:t>
            </w: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p>
        </w:tc>
      </w:tr>
      <w:tr w:rsidR="008652CF" w:rsidRPr="003A2325" w:rsidTr="00ED1B3D">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Text57"/>
                  <w:enabled/>
                  <w:calcOnExit w:val="0"/>
                  <w:textInput>
                    <w:default w:val="[...TBD Drafter...]"/>
                  </w:textInput>
                </w:ffData>
              </w:fldChar>
            </w:r>
            <w:r w:rsidRPr="003A2325">
              <w:instrText xml:space="preserve"> FORMTEXT </w:instrText>
            </w:r>
            <w:r w:rsidRPr="003A2325">
              <w:fldChar w:fldCharType="separate"/>
            </w:r>
            <w:r w:rsidR="001D15F7">
              <w:rPr>
                <w:noProof/>
              </w:rPr>
              <w:t>[...TBD Drafter...]</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r w:rsidRPr="003A2325">
              <w:t xml:space="preserve"> RADHAZ Survey Report dated </w:t>
            </w:r>
            <w:r w:rsidRPr="003A2325">
              <w:fldChar w:fldCharType="begin">
                <w:ffData>
                  <w:name w:val=""/>
                  <w:enabled/>
                  <w:calcOnExit w:val="0"/>
                  <w:textInput>
                    <w:default w:val="[...DRAFTER TO INSERT...]"/>
                  </w:textInput>
                </w:ffData>
              </w:fldChar>
            </w:r>
            <w:r w:rsidRPr="003A2325">
              <w:instrText xml:space="preserve"> FORMTEXT </w:instrText>
            </w:r>
            <w:r w:rsidRPr="003A2325">
              <w:fldChar w:fldCharType="separate"/>
            </w:r>
            <w:r w:rsidR="001D15F7">
              <w:rPr>
                <w:noProof/>
              </w:rPr>
              <w:t>[...DRAFTER TO INSERT...]</w:t>
            </w:r>
            <w:r w:rsidRPr="003A2325">
              <w:fldChar w:fldCharType="end"/>
            </w:r>
          </w:p>
        </w:tc>
      </w:tr>
    </w:tbl>
    <w:p w:rsidR="008652CF" w:rsidRPr="003A2325" w:rsidRDefault="008652CF" w:rsidP="00ED1B3D">
      <w:pPr>
        <w:pStyle w:val="ASDEFCONOptionSpace"/>
      </w:pPr>
    </w:p>
    <w:p w:rsidR="008652CF" w:rsidRPr="003A2325" w:rsidRDefault="008652CF" w:rsidP="00D60475">
      <w:pPr>
        <w:pStyle w:val="NoteToDrafters-ASDEFCON"/>
      </w:pPr>
      <w:r w:rsidRPr="003A2325">
        <w:t>Note to drafters:</w:t>
      </w:r>
      <w:r w:rsidR="0084285D">
        <w:t xml:space="preserve"> </w:t>
      </w:r>
      <w:r w:rsidR="0080130F" w:rsidRPr="003A2325">
        <w:t xml:space="preserve">Include and amend </w:t>
      </w:r>
      <w:r w:rsidRPr="003A2325">
        <w:t>the following clause</w:t>
      </w:r>
      <w:r w:rsidR="007835B5">
        <w:t xml:space="preserve"> </w:t>
      </w:r>
      <w:r w:rsidR="007835B5">
        <w:fldChar w:fldCharType="begin"/>
      </w:r>
      <w:r w:rsidR="007835B5">
        <w:instrText xml:space="preserve"> REF _Ref225744554 \w \h </w:instrText>
      </w:r>
      <w:r w:rsidR="007835B5">
        <w:fldChar w:fldCharType="separate"/>
      </w:r>
      <w:r w:rsidR="001D15F7">
        <w:t>3.3</w:t>
      </w:r>
      <w:r w:rsidR="007835B5">
        <w:fldChar w:fldCharType="end"/>
      </w:r>
      <w:r w:rsidRPr="003A2325">
        <w:t xml:space="preserve"> </w:t>
      </w:r>
      <w:r w:rsidR="0080130F" w:rsidRPr="003A2325">
        <w:t xml:space="preserve">and </w:t>
      </w:r>
      <w:r w:rsidR="007835B5">
        <w:fldChar w:fldCharType="begin"/>
      </w:r>
      <w:r w:rsidR="007835B5">
        <w:instrText xml:space="preserve"> REF _Ref344017523 \h </w:instrText>
      </w:r>
      <w:r w:rsidR="007835B5">
        <w:fldChar w:fldCharType="separate"/>
      </w:r>
      <w:r w:rsidR="001D15F7" w:rsidRPr="003A2325">
        <w:t xml:space="preserve">Table </w:t>
      </w:r>
      <w:r w:rsidR="001D15F7">
        <w:t>A-</w:t>
      </w:r>
      <w:r w:rsidR="001D15F7" w:rsidRPr="003A2325">
        <w:t>E-</w:t>
      </w:r>
      <w:r w:rsidR="001D15F7">
        <w:rPr>
          <w:noProof/>
        </w:rPr>
        <w:t>3</w:t>
      </w:r>
      <w:r w:rsidR="007835B5">
        <w:fldChar w:fldCharType="end"/>
      </w:r>
      <w:r w:rsidR="0080130F" w:rsidRPr="003A2325">
        <w:t xml:space="preserve"> </w:t>
      </w:r>
      <w:r w:rsidRPr="003A2325">
        <w:t xml:space="preserve">for </w:t>
      </w:r>
      <w:r w:rsidR="0080130F" w:rsidRPr="003A2325">
        <w:t>any o</w:t>
      </w:r>
      <w:r w:rsidRPr="003A2325">
        <w:t>the</w:t>
      </w:r>
      <w:r w:rsidR="0080130F" w:rsidRPr="003A2325">
        <w:t>r</w:t>
      </w:r>
      <w:r w:rsidRPr="003A2325">
        <w:t xml:space="preserve"> known hazards present in the areas </w:t>
      </w:r>
      <w:r w:rsidR="0080130F" w:rsidRPr="003A2325">
        <w:t xml:space="preserve">where </w:t>
      </w:r>
      <w:r w:rsidRPr="003A2325">
        <w:t>Contractor and</w:t>
      </w:r>
      <w:r w:rsidR="008404BA">
        <w:t>/or</w:t>
      </w:r>
      <w:r w:rsidRPr="003A2325">
        <w:t xml:space="preserve"> Subcontractor staff may </w:t>
      </w:r>
      <w:r w:rsidR="0080130F" w:rsidRPr="003A2325">
        <w:t xml:space="preserve">work </w:t>
      </w:r>
      <w:r w:rsidRPr="003A2325">
        <w:t>on Commonwealth Premises (including ships).</w:t>
      </w:r>
      <w:r w:rsidR="0084285D">
        <w:t xml:space="preserve"> </w:t>
      </w:r>
      <w:r w:rsidRPr="003A2325">
        <w:t>These may include high-voltage electrical substations, high-noise areas and any other hazard.</w:t>
      </w:r>
      <w:r w:rsidR="0084285D">
        <w:t xml:space="preserve"> </w:t>
      </w:r>
      <w:r w:rsidRPr="003A2325">
        <w:t>If there are no other relevant safety hazards, the clause and table may be deleted.</w:t>
      </w:r>
    </w:p>
    <w:p w:rsidR="008652CF" w:rsidRPr="003A2325" w:rsidRDefault="008652CF" w:rsidP="00D60475">
      <w:pPr>
        <w:pStyle w:val="SOWTL2-ASDEFCON"/>
      </w:pPr>
      <w:bookmarkStart w:id="11" w:name="_Ref225744554"/>
      <w:r w:rsidRPr="003A2325">
        <w:t xml:space="preserve">The Contractor acknowledges that </w:t>
      </w:r>
      <w:r w:rsidRPr="003A2325">
        <w:fldChar w:fldCharType="begin"/>
      </w:r>
      <w:r w:rsidRPr="003A2325">
        <w:instrText xml:space="preserve"> REF _Ref344017523 \h </w:instrText>
      </w:r>
      <w:r w:rsidRPr="003A2325">
        <w:fldChar w:fldCharType="separate"/>
      </w:r>
      <w:r w:rsidR="001D15F7" w:rsidRPr="003A2325">
        <w:t xml:space="preserve">Table </w:t>
      </w:r>
      <w:r w:rsidR="001D15F7">
        <w:t>A-</w:t>
      </w:r>
      <w:r w:rsidR="001D15F7" w:rsidRPr="003A2325">
        <w:t>E-</w:t>
      </w:r>
      <w:r w:rsidR="001D15F7">
        <w:rPr>
          <w:noProof/>
        </w:rPr>
        <w:t>3</w:t>
      </w:r>
      <w:r w:rsidRPr="003A2325">
        <w:fldChar w:fldCharType="end"/>
      </w:r>
      <w:r w:rsidRPr="003A2325">
        <w:t xml:space="preserve"> </w:t>
      </w:r>
      <w:r w:rsidRPr="003A2325">
        <w:rPr>
          <w:lang w:eastAsia="en-AU"/>
        </w:rPr>
        <w:t xml:space="preserve">lists </w:t>
      </w:r>
      <w:r w:rsidRPr="003A2325">
        <w:t>other known safety hazards in proximity of the</w:t>
      </w:r>
      <w:r w:rsidRPr="003A2325">
        <w:rPr>
          <w:lang w:eastAsia="en-AU"/>
        </w:rPr>
        <w:t xml:space="preserve"> Contractor’s work areas at the applicable Commonwealth Premises</w:t>
      </w:r>
      <w:r w:rsidRPr="003A2325">
        <w:t>.</w:t>
      </w:r>
      <w:bookmarkEnd w:id="11"/>
    </w:p>
    <w:p w:rsidR="008652CF" w:rsidRPr="003A2325" w:rsidRDefault="008652CF" w:rsidP="0080130F">
      <w:pPr>
        <w:pStyle w:val="Caption"/>
        <w:keepNext/>
        <w:outlineLvl w:val="0"/>
      </w:pPr>
      <w:bookmarkStart w:id="12" w:name="_Ref344017523"/>
      <w:r w:rsidRPr="003A2325">
        <w:lastRenderedPageBreak/>
        <w:t xml:space="preserve">Table </w:t>
      </w:r>
      <w:r w:rsidR="001D15F7">
        <w:t>A-</w:t>
      </w:r>
      <w:r w:rsidRPr="003A2325">
        <w:t>E-</w:t>
      </w:r>
      <w:r w:rsidR="00A63F8E">
        <w:fldChar w:fldCharType="begin"/>
      </w:r>
      <w:r w:rsidR="00A63F8E">
        <w:instrText xml:space="preserve"> SEQ Table \* ARABIC </w:instrText>
      </w:r>
      <w:r w:rsidR="00A63F8E">
        <w:fldChar w:fldCharType="separate"/>
      </w:r>
      <w:r w:rsidR="001D15F7">
        <w:rPr>
          <w:noProof/>
        </w:rPr>
        <w:t>3</w:t>
      </w:r>
      <w:r w:rsidR="00A63F8E">
        <w:rPr>
          <w:noProof/>
        </w:rPr>
        <w:fldChar w:fldCharType="end"/>
      </w:r>
      <w:bookmarkEnd w:id="12"/>
      <w:r w:rsidRPr="003A2325">
        <w:t>: List of other Safety Hazards at Commonwealth Premises</w:t>
      </w:r>
    </w:p>
    <w:tbl>
      <w:tblPr>
        <w:tblW w:w="0" w:type="auto"/>
        <w:tblCellMar>
          <w:left w:w="57" w:type="dxa"/>
          <w:right w:w="57" w:type="dxa"/>
        </w:tblCellMar>
        <w:tblLook w:val="04A0" w:firstRow="1" w:lastRow="0" w:firstColumn="1" w:lastColumn="0" w:noHBand="0" w:noVBand="1"/>
      </w:tblPr>
      <w:tblGrid>
        <w:gridCol w:w="2230"/>
        <w:gridCol w:w="2483"/>
        <w:gridCol w:w="4348"/>
      </w:tblGrid>
      <w:tr w:rsidR="008652CF" w:rsidRPr="003A2325" w:rsidTr="00ED1B3D">
        <w:trPr>
          <w:cantSplit/>
          <w:trHeight w:val="410"/>
          <w:tblHeader/>
        </w:trPr>
        <w:tc>
          <w:tcPr>
            <w:tcW w:w="0" w:type="auto"/>
            <w:tcBorders>
              <w:top w:val="single" w:sz="4" w:space="0" w:color="auto"/>
              <w:left w:val="single" w:sz="4" w:space="0" w:color="auto"/>
              <w:bottom w:val="single" w:sz="4" w:space="0" w:color="auto"/>
              <w:right w:val="single" w:sz="4" w:space="0" w:color="auto"/>
            </w:tcBorders>
            <w:shd w:val="clear" w:color="auto" w:fill="D9D9D9"/>
          </w:tcPr>
          <w:p w:rsidR="008652CF" w:rsidRPr="007835B5" w:rsidRDefault="007835B5" w:rsidP="007835B5">
            <w:pPr>
              <w:pStyle w:val="Table10ptHeading-ASDEFCON"/>
            </w:pPr>
            <w:r w:rsidRPr="007835B5">
              <w:t>Hazard</w:t>
            </w:r>
          </w:p>
        </w:tc>
        <w:tc>
          <w:tcPr>
            <w:tcW w:w="0" w:type="auto"/>
            <w:tcBorders>
              <w:top w:val="single" w:sz="4" w:space="0" w:color="auto"/>
              <w:left w:val="single" w:sz="4" w:space="0" w:color="auto"/>
              <w:right w:val="single" w:sz="4" w:space="0" w:color="auto"/>
            </w:tcBorders>
            <w:shd w:val="clear" w:color="auto" w:fill="D9D9D9"/>
          </w:tcPr>
          <w:p w:rsidR="008652CF" w:rsidRPr="007835B5" w:rsidRDefault="007835B5" w:rsidP="007835B5">
            <w:pPr>
              <w:pStyle w:val="Table10ptHeading-ASDEFCON"/>
            </w:pPr>
            <w:r w:rsidRPr="007835B5">
              <w:t>Location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8652CF" w:rsidRPr="007835B5" w:rsidRDefault="007835B5" w:rsidP="007835B5">
            <w:pPr>
              <w:pStyle w:val="Table10ptHeading-ASDEFCON"/>
            </w:pPr>
            <w:r w:rsidRPr="007835B5">
              <w:t>Comments/Survey Report</w:t>
            </w: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
                  <w:enabled/>
                  <w:calcOnExit w:val="0"/>
                  <w:textInput>
                    <w:default w:val="[...DRAFTER TO INSERT NAME...]"/>
                  </w:textInput>
                </w:ffData>
              </w:fldChar>
            </w:r>
            <w:r w:rsidRPr="003A2325">
              <w:instrText xml:space="preserve"> FORMTEXT </w:instrText>
            </w:r>
            <w:r w:rsidRPr="003A2325">
              <w:fldChar w:fldCharType="separate"/>
            </w:r>
            <w:r w:rsidR="001D15F7">
              <w:rPr>
                <w:noProof/>
              </w:rPr>
              <w:t>[...DRAFTER TO INSERT NAME...]</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
                  <w:enabled/>
                  <w:calcOnExit w:val="0"/>
                  <w:textInput>
                    <w:default w:val="[...DRAFTER TO INSERT LOCATION...]"/>
                  </w:textInput>
                </w:ffData>
              </w:fldChar>
            </w:r>
            <w:r w:rsidRPr="003A2325">
              <w:instrText xml:space="preserve"> FORMTEXT </w:instrText>
            </w:r>
            <w:r w:rsidRPr="003A2325">
              <w:fldChar w:fldCharType="separate"/>
            </w:r>
            <w:r w:rsidR="001D15F7">
              <w:rPr>
                <w:noProof/>
              </w:rPr>
              <w:t>[...DRAFTER TO INSERT LOCATION...]</w:t>
            </w:r>
            <w:r w:rsidRPr="003A2325">
              <w:fldChar w:fldCharType="end"/>
            </w: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r w:rsidRPr="003A2325">
              <w:t xml:space="preserve"> dated </w:t>
            </w:r>
            <w:r w:rsidRPr="003A2325">
              <w:fldChar w:fldCharType="begin">
                <w:ffData>
                  <w:name w:val=""/>
                  <w:enabled/>
                  <w:calcOnExit w:val="0"/>
                  <w:textInput>
                    <w:default w:val="[...DRAFTER TO INSERT...]"/>
                  </w:textInput>
                </w:ffData>
              </w:fldChar>
            </w:r>
            <w:r w:rsidRPr="003A2325">
              <w:instrText xml:space="preserve"> FORMTEXT </w:instrText>
            </w:r>
            <w:r w:rsidRPr="003A2325">
              <w:fldChar w:fldCharType="separate"/>
            </w:r>
            <w:r w:rsidR="001D15F7">
              <w:rPr>
                <w:noProof/>
              </w:rPr>
              <w:t>[...DRAFTER TO INSERT...]</w:t>
            </w:r>
            <w:r w:rsidRPr="003A2325">
              <w:fldChar w:fldCharType="end"/>
            </w:r>
          </w:p>
        </w:tc>
      </w:tr>
      <w:tr w:rsidR="008652CF" w:rsidRPr="003A2325" w:rsidTr="00ED1B3D">
        <w:trPr>
          <w:cantSplit/>
        </w:trPr>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1F50D9">
            <w:pPr>
              <w:pStyle w:val="Table10ptText-ASDEFCON"/>
            </w:pP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1F50D9">
            <w:pPr>
              <w:pStyle w:val="Table10ptText-ASDEFCON"/>
            </w:pPr>
          </w:p>
        </w:tc>
        <w:tc>
          <w:tcPr>
            <w:tcW w:w="0" w:type="auto"/>
            <w:tcBorders>
              <w:top w:val="single" w:sz="4" w:space="0" w:color="auto"/>
              <w:left w:val="single" w:sz="4" w:space="0" w:color="auto"/>
              <w:bottom w:val="single" w:sz="4" w:space="0" w:color="auto"/>
              <w:right w:val="single" w:sz="4" w:space="0" w:color="auto"/>
            </w:tcBorders>
          </w:tcPr>
          <w:p w:rsidR="008652CF" w:rsidRPr="003A2325" w:rsidRDefault="008652CF" w:rsidP="00D60475">
            <w:pPr>
              <w:pStyle w:val="Table10ptText-ASDEFCON"/>
            </w:pPr>
            <w:r w:rsidRPr="003A2325">
              <w:fldChar w:fldCharType="begin">
                <w:ffData>
                  <w:name w:val=""/>
                  <w:enabled/>
                  <w:calcOnExit w:val="0"/>
                  <w:textInput>
                    <w:default w:val="[...DRAFTER TO INSERT REFERENCE...]"/>
                  </w:textInput>
                </w:ffData>
              </w:fldChar>
            </w:r>
            <w:r w:rsidRPr="003A2325">
              <w:instrText xml:space="preserve"> FORMTEXT </w:instrText>
            </w:r>
            <w:r w:rsidRPr="003A2325">
              <w:fldChar w:fldCharType="separate"/>
            </w:r>
            <w:r w:rsidR="001D15F7">
              <w:rPr>
                <w:noProof/>
              </w:rPr>
              <w:t>[...DRAFTER TO INSERT REFERENCE...]</w:t>
            </w:r>
            <w:r w:rsidRPr="003A2325">
              <w:fldChar w:fldCharType="end"/>
            </w:r>
            <w:r w:rsidRPr="003A2325">
              <w:rPr>
                <w:rFonts w:cs="Arial"/>
                <w:szCs w:val="20"/>
              </w:rPr>
              <w:t xml:space="preserve"> dated </w:t>
            </w:r>
            <w:r w:rsidRPr="003A2325">
              <w:fldChar w:fldCharType="begin">
                <w:ffData>
                  <w:name w:val=""/>
                  <w:enabled/>
                  <w:calcOnExit w:val="0"/>
                  <w:textInput>
                    <w:default w:val="[...DRAFTER TO INSERT...]"/>
                  </w:textInput>
                </w:ffData>
              </w:fldChar>
            </w:r>
            <w:r w:rsidRPr="003A2325">
              <w:instrText xml:space="preserve"> FORMTEXT </w:instrText>
            </w:r>
            <w:r w:rsidRPr="003A2325">
              <w:fldChar w:fldCharType="separate"/>
            </w:r>
            <w:r w:rsidR="001D15F7">
              <w:rPr>
                <w:noProof/>
              </w:rPr>
              <w:t>[...DRAFTER TO INSERT...]</w:t>
            </w:r>
            <w:r w:rsidRPr="003A2325">
              <w:fldChar w:fldCharType="end"/>
            </w:r>
          </w:p>
        </w:tc>
      </w:tr>
    </w:tbl>
    <w:p w:rsidR="003F786C" w:rsidRPr="003A2325" w:rsidRDefault="003F786C" w:rsidP="008652CF"/>
    <w:sectPr w:rsidR="003F786C" w:rsidRPr="003A2325" w:rsidSect="00ED1B3D">
      <w:headerReference w:type="default" r:id="rId7"/>
      <w:footerReference w:type="default" r:id="rId8"/>
      <w:type w:val="oddPage"/>
      <w:pgSz w:w="11907" w:h="16840"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1DA" w:rsidRDefault="001661DA">
      <w:r>
        <w:separator/>
      </w:r>
    </w:p>
  </w:endnote>
  <w:endnote w:type="continuationSeparator" w:id="0">
    <w:p w:rsidR="001661DA" w:rsidRDefault="0016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1267B" w:rsidTr="00D25756">
      <w:tc>
        <w:tcPr>
          <w:tcW w:w="2500" w:type="pct"/>
        </w:tcPr>
        <w:p w:rsidR="0041267B" w:rsidRDefault="004F53E1" w:rsidP="00D60475">
          <w:pPr>
            <w:pStyle w:val="ASDEFCONHeaderFooterLeft"/>
          </w:pPr>
          <w:fldSimple w:instr=" DOCPROPERTY Footer_Left ">
            <w:r w:rsidR="00CC2190">
              <w:t>Annex to Draft Statement of Work</w:t>
            </w:r>
          </w:fldSimple>
          <w:r w:rsidR="0041267B">
            <w:t xml:space="preserve"> (</w:t>
          </w:r>
          <w:fldSimple w:instr=" DOCPROPERTY Version ">
            <w:r w:rsidR="00CC2190">
              <w:t>V5.4</w:t>
            </w:r>
          </w:fldSimple>
          <w:r w:rsidR="0041267B">
            <w:t>)</w:t>
          </w:r>
        </w:p>
      </w:tc>
      <w:tc>
        <w:tcPr>
          <w:tcW w:w="2500" w:type="pct"/>
        </w:tcPr>
        <w:p w:rsidR="0041267B" w:rsidRDefault="0041267B" w:rsidP="00D25756">
          <w:pPr>
            <w:pStyle w:val="ASDEFCONHeaderFooterRight"/>
          </w:pPr>
          <w:r>
            <w:t>A-E</w:t>
          </w:r>
          <w:r w:rsidR="001D15F7">
            <w:t>-</w:t>
          </w:r>
          <w:r w:rsidRPr="00D25756">
            <w:rPr>
              <w:rStyle w:val="PageNumber"/>
              <w:color w:val="auto"/>
              <w:szCs w:val="16"/>
            </w:rPr>
            <w:fldChar w:fldCharType="begin"/>
          </w:r>
          <w:r w:rsidRPr="00D25756">
            <w:rPr>
              <w:rStyle w:val="PageNumber"/>
              <w:color w:val="auto"/>
              <w:szCs w:val="16"/>
            </w:rPr>
            <w:instrText xml:space="preserve"> PAGE </w:instrText>
          </w:r>
          <w:r w:rsidRPr="00D25756">
            <w:rPr>
              <w:rStyle w:val="PageNumber"/>
              <w:color w:val="auto"/>
              <w:szCs w:val="16"/>
            </w:rPr>
            <w:fldChar w:fldCharType="separate"/>
          </w:r>
          <w:r w:rsidR="00A63F8E">
            <w:rPr>
              <w:rStyle w:val="PageNumber"/>
              <w:noProof/>
              <w:color w:val="auto"/>
              <w:szCs w:val="16"/>
            </w:rPr>
            <w:t>4</w:t>
          </w:r>
          <w:r w:rsidRPr="00D25756">
            <w:rPr>
              <w:rStyle w:val="PageNumber"/>
              <w:color w:val="auto"/>
              <w:szCs w:val="16"/>
            </w:rPr>
            <w:fldChar w:fldCharType="end"/>
          </w:r>
        </w:p>
      </w:tc>
    </w:tr>
    <w:tr w:rsidR="0041267B" w:rsidTr="00D25756">
      <w:tc>
        <w:tcPr>
          <w:tcW w:w="5000" w:type="pct"/>
          <w:gridSpan w:val="2"/>
        </w:tcPr>
        <w:p w:rsidR="0041267B" w:rsidRDefault="004F53E1" w:rsidP="00D25756">
          <w:pPr>
            <w:pStyle w:val="ASDEFCONHeaderFooterClassification"/>
          </w:pPr>
          <w:fldSimple w:instr=" DOCPROPERTY Classification ">
            <w:r w:rsidR="00CC2190">
              <w:t>OFFICIAL</w:t>
            </w:r>
          </w:fldSimple>
        </w:p>
      </w:tc>
    </w:tr>
  </w:tbl>
  <w:p w:rsidR="0041267B" w:rsidRPr="00D25756" w:rsidRDefault="0041267B" w:rsidP="00ED1B3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1DA" w:rsidRDefault="001661DA">
      <w:r>
        <w:separator/>
      </w:r>
    </w:p>
  </w:footnote>
  <w:footnote w:type="continuationSeparator" w:id="0">
    <w:p w:rsidR="001661DA" w:rsidRDefault="0016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1267B" w:rsidTr="00D25756">
      <w:tc>
        <w:tcPr>
          <w:tcW w:w="5000" w:type="pct"/>
          <w:gridSpan w:val="2"/>
        </w:tcPr>
        <w:p w:rsidR="0041267B" w:rsidRDefault="004F53E1" w:rsidP="00D25756">
          <w:pPr>
            <w:pStyle w:val="ASDEFCONHeaderFooterClassification"/>
          </w:pPr>
          <w:fldSimple w:instr=" DOCPROPERTY Classification ">
            <w:r w:rsidR="00CC2190">
              <w:t>OFFICIAL</w:t>
            </w:r>
          </w:fldSimple>
        </w:p>
      </w:tc>
    </w:tr>
    <w:tr w:rsidR="0041267B" w:rsidTr="00D25756">
      <w:tc>
        <w:tcPr>
          <w:tcW w:w="2500" w:type="pct"/>
        </w:tcPr>
        <w:p w:rsidR="0041267B" w:rsidRDefault="004F53E1" w:rsidP="00D25756">
          <w:pPr>
            <w:pStyle w:val="ASDEFCONHeaderFooterLeft"/>
          </w:pPr>
          <w:fldSimple w:instr=" DOCPROPERTY Header_Left ">
            <w:r w:rsidR="00CC2190">
              <w:t>ASDEFCON (Strategic Materiel)</w:t>
            </w:r>
          </w:fldSimple>
        </w:p>
      </w:tc>
      <w:tc>
        <w:tcPr>
          <w:tcW w:w="2500" w:type="pct"/>
        </w:tcPr>
        <w:p w:rsidR="0041267B" w:rsidRDefault="004F53E1" w:rsidP="00D25756">
          <w:pPr>
            <w:pStyle w:val="ASDEFCONHeaderFooterRight"/>
          </w:pPr>
          <w:fldSimple w:instr=" DOCPROPERTY Header_Right ">
            <w:r w:rsidR="00CC2190">
              <w:t>Part 3</w:t>
            </w:r>
          </w:fldSimple>
        </w:p>
      </w:tc>
    </w:tr>
  </w:tbl>
  <w:p w:rsidR="0041267B" w:rsidRPr="00D25756" w:rsidRDefault="0041267B" w:rsidP="007835B5">
    <w:pPr>
      <w:pStyle w:val="ASDEFCONTitle"/>
    </w:pPr>
    <w:r>
      <w:t>ANNEX E</w:t>
    </w:r>
    <w:r w:rsidR="007835B5">
      <w:t xml:space="preserv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5"/>
  </w:num>
  <w:num w:numId="4">
    <w:abstractNumId w:val="21"/>
  </w:num>
  <w:num w:numId="5">
    <w:abstractNumId w:val="26"/>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28"/>
  </w:num>
  <w:num w:numId="10">
    <w:abstractNumId w:val="17"/>
  </w:num>
  <w:num w:numId="11">
    <w:abstractNumId w:val="22"/>
  </w:num>
  <w:num w:numId="12">
    <w:abstractNumId w:val="32"/>
  </w:num>
  <w:num w:numId="13">
    <w:abstractNumId w:val="11"/>
  </w:num>
  <w:num w:numId="14">
    <w:abstractNumId w:val="14"/>
  </w:num>
  <w:num w:numId="15">
    <w:abstractNumId w:val="34"/>
  </w:num>
  <w:num w:numId="16">
    <w:abstractNumId w:val="8"/>
  </w:num>
  <w:num w:numId="17">
    <w:abstractNumId w:val="6"/>
  </w:num>
  <w:num w:numId="18">
    <w:abstractNumId w:val="1"/>
  </w:num>
  <w:num w:numId="19">
    <w:abstractNumId w:val="3"/>
  </w:num>
  <w:num w:numId="20">
    <w:abstractNumId w:val="13"/>
  </w:num>
  <w:num w:numId="21">
    <w:abstractNumId w:val="0"/>
  </w:num>
  <w:num w:numId="22">
    <w:abstractNumId w:val="18"/>
  </w:num>
  <w:num w:numId="23">
    <w:abstractNumId w:val="30"/>
  </w:num>
  <w:num w:numId="24">
    <w:abstractNumId w:val="27"/>
  </w:num>
  <w:num w:numId="25">
    <w:abstractNumId w:val="15"/>
  </w:num>
  <w:num w:numId="26">
    <w:abstractNumId w:val="3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4"/>
  </w:num>
  <w:num w:numId="31">
    <w:abstractNumId w:val="33"/>
  </w:num>
  <w:num w:numId="32">
    <w:abstractNumId w:val="12"/>
  </w:num>
  <w:num w:numId="33">
    <w:abstractNumId w:val="20"/>
  </w:num>
  <w:num w:numId="34">
    <w:abstractNumId w:val="7"/>
  </w:num>
  <w:num w:numId="35">
    <w:abstractNumId w:val="2"/>
  </w:num>
  <w:num w:numId="36">
    <w:abstractNumId w:val="24"/>
  </w:num>
  <w:num w:numId="3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517"/>
    <w:rsid w:val="0001478B"/>
    <w:rsid w:val="00016BE7"/>
    <w:rsid w:val="00021EF9"/>
    <w:rsid w:val="00082684"/>
    <w:rsid w:val="00096B14"/>
    <w:rsid w:val="000A2346"/>
    <w:rsid w:val="00124E59"/>
    <w:rsid w:val="00152DBB"/>
    <w:rsid w:val="00163733"/>
    <w:rsid w:val="001661DA"/>
    <w:rsid w:val="001C5400"/>
    <w:rsid w:val="001D15F7"/>
    <w:rsid w:val="001D24FF"/>
    <w:rsid w:val="001F50D9"/>
    <w:rsid w:val="00215800"/>
    <w:rsid w:val="002160D2"/>
    <w:rsid w:val="002515ED"/>
    <w:rsid w:val="002962EE"/>
    <w:rsid w:val="002D3DCE"/>
    <w:rsid w:val="002D4249"/>
    <w:rsid w:val="002E21F2"/>
    <w:rsid w:val="002E4B06"/>
    <w:rsid w:val="002F0C31"/>
    <w:rsid w:val="003031F5"/>
    <w:rsid w:val="003127DE"/>
    <w:rsid w:val="00317A84"/>
    <w:rsid w:val="00352572"/>
    <w:rsid w:val="00353B61"/>
    <w:rsid w:val="00355678"/>
    <w:rsid w:val="003A06D1"/>
    <w:rsid w:val="003A2325"/>
    <w:rsid w:val="003C43B5"/>
    <w:rsid w:val="003E1007"/>
    <w:rsid w:val="003F786C"/>
    <w:rsid w:val="00410F84"/>
    <w:rsid w:val="0041267B"/>
    <w:rsid w:val="00412E55"/>
    <w:rsid w:val="00421C9B"/>
    <w:rsid w:val="0043656C"/>
    <w:rsid w:val="00464641"/>
    <w:rsid w:val="004B2B7D"/>
    <w:rsid w:val="004D4EDA"/>
    <w:rsid w:val="004E2B9F"/>
    <w:rsid w:val="004F53E1"/>
    <w:rsid w:val="00501577"/>
    <w:rsid w:val="00531AAA"/>
    <w:rsid w:val="00540C7E"/>
    <w:rsid w:val="00540D65"/>
    <w:rsid w:val="00545A6C"/>
    <w:rsid w:val="00550252"/>
    <w:rsid w:val="005577AE"/>
    <w:rsid w:val="0056797D"/>
    <w:rsid w:val="005A03AB"/>
    <w:rsid w:val="005B6857"/>
    <w:rsid w:val="005B6AA8"/>
    <w:rsid w:val="005C65CF"/>
    <w:rsid w:val="00611722"/>
    <w:rsid w:val="0063503A"/>
    <w:rsid w:val="0064264E"/>
    <w:rsid w:val="00655451"/>
    <w:rsid w:val="00680F42"/>
    <w:rsid w:val="006B4959"/>
    <w:rsid w:val="006C1CCF"/>
    <w:rsid w:val="006D0FC1"/>
    <w:rsid w:val="006F51FD"/>
    <w:rsid w:val="00710856"/>
    <w:rsid w:val="007336BF"/>
    <w:rsid w:val="007368C9"/>
    <w:rsid w:val="007419E9"/>
    <w:rsid w:val="007619CF"/>
    <w:rsid w:val="00774E21"/>
    <w:rsid w:val="007835B5"/>
    <w:rsid w:val="007B3853"/>
    <w:rsid w:val="007C1C36"/>
    <w:rsid w:val="007C2517"/>
    <w:rsid w:val="0080021B"/>
    <w:rsid w:val="0080130F"/>
    <w:rsid w:val="008404BA"/>
    <w:rsid w:val="008418E6"/>
    <w:rsid w:val="0084285D"/>
    <w:rsid w:val="008652CF"/>
    <w:rsid w:val="00865B91"/>
    <w:rsid w:val="008A03B5"/>
    <w:rsid w:val="008D41E5"/>
    <w:rsid w:val="008F19EC"/>
    <w:rsid w:val="009060C1"/>
    <w:rsid w:val="00931C5A"/>
    <w:rsid w:val="009623CE"/>
    <w:rsid w:val="009711F9"/>
    <w:rsid w:val="00971264"/>
    <w:rsid w:val="00983D09"/>
    <w:rsid w:val="00994C54"/>
    <w:rsid w:val="00996714"/>
    <w:rsid w:val="009B7E06"/>
    <w:rsid w:val="00A0622E"/>
    <w:rsid w:val="00A15365"/>
    <w:rsid w:val="00A34CC1"/>
    <w:rsid w:val="00A36529"/>
    <w:rsid w:val="00A42F9D"/>
    <w:rsid w:val="00A45733"/>
    <w:rsid w:val="00A57F3E"/>
    <w:rsid w:val="00A63F8E"/>
    <w:rsid w:val="00A660EE"/>
    <w:rsid w:val="00A7172F"/>
    <w:rsid w:val="00A950BB"/>
    <w:rsid w:val="00AD5FE6"/>
    <w:rsid w:val="00B0613A"/>
    <w:rsid w:val="00B2299F"/>
    <w:rsid w:val="00B2726B"/>
    <w:rsid w:val="00B527B5"/>
    <w:rsid w:val="00B52B4D"/>
    <w:rsid w:val="00B571A3"/>
    <w:rsid w:val="00B57C6D"/>
    <w:rsid w:val="00B72FDD"/>
    <w:rsid w:val="00B83724"/>
    <w:rsid w:val="00BC6CBF"/>
    <w:rsid w:val="00BD08A1"/>
    <w:rsid w:val="00C37A11"/>
    <w:rsid w:val="00C64CC1"/>
    <w:rsid w:val="00C83BD8"/>
    <w:rsid w:val="00C91BAD"/>
    <w:rsid w:val="00CC0B8E"/>
    <w:rsid w:val="00CC2190"/>
    <w:rsid w:val="00D13BD5"/>
    <w:rsid w:val="00D25756"/>
    <w:rsid w:val="00D26197"/>
    <w:rsid w:val="00D60475"/>
    <w:rsid w:val="00D90B80"/>
    <w:rsid w:val="00D92DC3"/>
    <w:rsid w:val="00DB77D3"/>
    <w:rsid w:val="00DE6F87"/>
    <w:rsid w:val="00DF4F37"/>
    <w:rsid w:val="00E01D7C"/>
    <w:rsid w:val="00E463E3"/>
    <w:rsid w:val="00E91EE0"/>
    <w:rsid w:val="00EA6611"/>
    <w:rsid w:val="00EC298A"/>
    <w:rsid w:val="00ED1B3D"/>
    <w:rsid w:val="00ED26F5"/>
    <w:rsid w:val="00EE7A0C"/>
    <w:rsid w:val="00EF0AEE"/>
    <w:rsid w:val="00F01D33"/>
    <w:rsid w:val="00F41753"/>
    <w:rsid w:val="00F72212"/>
    <w:rsid w:val="00F84F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884A87-D70F-4A69-85AF-5242FF3B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F8E"/>
    <w:pPr>
      <w:spacing w:after="120"/>
      <w:jc w:val="both"/>
    </w:pPr>
    <w:rPr>
      <w:rFonts w:ascii="Arial" w:hAnsi="Arial"/>
      <w:szCs w:val="24"/>
    </w:rPr>
  </w:style>
  <w:style w:type="paragraph" w:styleId="Heading1">
    <w:name w:val="heading 1"/>
    <w:basedOn w:val="Normal"/>
    <w:next w:val="Normal"/>
    <w:link w:val="Heading1Char"/>
    <w:qFormat/>
    <w:rsid w:val="00A63F8E"/>
    <w:pPr>
      <w:keepNext/>
      <w:numPr>
        <w:numId w:val="11"/>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A63F8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uiPriority w:val="9"/>
    <w:qFormat/>
    <w:rsid w:val="00E01D7C"/>
    <w:pPr>
      <w:keepNext/>
      <w:keepLines/>
      <w:numPr>
        <w:ilvl w:val="2"/>
        <w:numId w:val="4"/>
      </w:numPr>
      <w:spacing w:before="200" w:after="0"/>
      <w:outlineLvl w:val="2"/>
    </w:pPr>
    <w:rPr>
      <w:rFonts w:ascii="Times New Roman" w:hAnsi="Times New Roman"/>
      <w:b/>
      <w:bCs/>
    </w:rPr>
  </w:style>
  <w:style w:type="paragraph" w:styleId="Heading4">
    <w:name w:val="heading 4"/>
    <w:aliases w:val="Para4"/>
    <w:basedOn w:val="Normal"/>
    <w:next w:val="Normal"/>
    <w:uiPriority w:val="9"/>
    <w:qFormat/>
    <w:rsid w:val="00E01D7C"/>
    <w:pPr>
      <w:keepNext/>
      <w:keepLines/>
      <w:numPr>
        <w:ilvl w:val="3"/>
        <w:numId w:val="4"/>
      </w:numPr>
      <w:spacing w:before="200" w:after="0"/>
      <w:outlineLvl w:val="3"/>
    </w:pPr>
    <w:rPr>
      <w:rFonts w:ascii="Times New Roman" w:hAnsi="Times New Roman"/>
      <w:b/>
      <w:bCs/>
      <w:iCs/>
    </w:rPr>
  </w:style>
  <w:style w:type="paragraph" w:styleId="Heading5">
    <w:name w:val="heading 5"/>
    <w:aliases w:val="Para5"/>
    <w:basedOn w:val="Normal"/>
    <w:next w:val="Normal"/>
    <w:qFormat/>
    <w:rsid w:val="00E01D7C"/>
    <w:pPr>
      <w:numPr>
        <w:ilvl w:val="4"/>
        <w:numId w:val="4"/>
      </w:numPr>
      <w:spacing w:before="240" w:after="60"/>
      <w:outlineLvl w:val="4"/>
    </w:pPr>
    <w:rPr>
      <w:b/>
      <w:bCs/>
      <w:iCs/>
      <w:szCs w:val="26"/>
    </w:rPr>
  </w:style>
  <w:style w:type="paragraph" w:styleId="Heading6">
    <w:name w:val="heading 6"/>
    <w:basedOn w:val="Normal"/>
    <w:next w:val="Normal"/>
    <w:qFormat/>
    <w:rsid w:val="00E01D7C"/>
    <w:pPr>
      <w:numPr>
        <w:ilvl w:val="5"/>
        <w:numId w:val="4"/>
      </w:numPr>
      <w:spacing w:before="240" w:after="60"/>
      <w:outlineLvl w:val="5"/>
    </w:pPr>
    <w:rPr>
      <w:rFonts w:ascii="Times New Roman" w:hAnsi="Times New Roman"/>
      <w:b/>
      <w:bCs/>
      <w:sz w:val="22"/>
    </w:rPr>
  </w:style>
  <w:style w:type="paragraph" w:styleId="Heading7">
    <w:name w:val="heading 7"/>
    <w:basedOn w:val="Normal"/>
    <w:next w:val="Normal"/>
    <w:qFormat/>
    <w:rsid w:val="00E01D7C"/>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E01D7C"/>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E01D7C"/>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A63F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F8E"/>
  </w:style>
  <w:style w:type="paragraph" w:styleId="TOC1">
    <w:name w:val="toc 1"/>
    <w:next w:val="ASDEFCONNormal"/>
    <w:autoRedefine/>
    <w:uiPriority w:val="39"/>
    <w:rsid w:val="00A63F8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A63F8E"/>
    <w:pPr>
      <w:spacing w:after="60"/>
      <w:ind w:left="1417" w:hanging="850"/>
    </w:pPr>
    <w:rPr>
      <w:rFonts w:ascii="Arial" w:hAnsi="Arial" w:cs="Arial"/>
      <w:szCs w:val="24"/>
    </w:rPr>
  </w:style>
  <w:style w:type="paragraph" w:styleId="DocumentMap">
    <w:name w:val="Document Map"/>
    <w:basedOn w:val="Normal"/>
    <w:semiHidden/>
    <w:pPr>
      <w:shd w:val="clear" w:color="auto" w:fill="000080"/>
    </w:pPr>
    <w:rPr>
      <w:rFonts w:ascii="Tahoma" w:hAnsi="Tahoma"/>
    </w:rPr>
  </w:style>
  <w:style w:type="paragraph" w:styleId="TOC3">
    <w:name w:val="toc 3"/>
    <w:basedOn w:val="Normal"/>
    <w:next w:val="Normal"/>
    <w:autoRedefine/>
    <w:rsid w:val="00A63F8E"/>
    <w:pPr>
      <w:spacing w:after="100"/>
      <w:ind w:left="400"/>
    </w:pPr>
  </w:style>
  <w:style w:type="paragraph" w:styleId="TOC4">
    <w:name w:val="toc 4"/>
    <w:basedOn w:val="Normal"/>
    <w:next w:val="Normal"/>
    <w:autoRedefine/>
    <w:rsid w:val="00A63F8E"/>
    <w:pPr>
      <w:spacing w:after="100"/>
      <w:ind w:left="600"/>
    </w:pPr>
  </w:style>
  <w:style w:type="paragraph" w:styleId="TOC5">
    <w:name w:val="toc 5"/>
    <w:basedOn w:val="Normal"/>
    <w:next w:val="Normal"/>
    <w:autoRedefine/>
    <w:rsid w:val="00A63F8E"/>
    <w:pPr>
      <w:spacing w:after="100"/>
      <w:ind w:left="800"/>
    </w:pPr>
  </w:style>
  <w:style w:type="paragraph" w:styleId="TOC6">
    <w:name w:val="toc 6"/>
    <w:basedOn w:val="Normal"/>
    <w:next w:val="Normal"/>
    <w:autoRedefine/>
    <w:rsid w:val="00A63F8E"/>
    <w:pPr>
      <w:spacing w:after="100"/>
      <w:ind w:left="1000"/>
    </w:pPr>
  </w:style>
  <w:style w:type="paragraph" w:styleId="TOC7">
    <w:name w:val="toc 7"/>
    <w:basedOn w:val="Normal"/>
    <w:next w:val="Normal"/>
    <w:autoRedefine/>
    <w:rsid w:val="00A63F8E"/>
    <w:pPr>
      <w:spacing w:after="100"/>
      <w:ind w:left="1200"/>
    </w:pPr>
  </w:style>
  <w:style w:type="paragraph" w:styleId="TOC8">
    <w:name w:val="toc 8"/>
    <w:basedOn w:val="Normal"/>
    <w:next w:val="Normal"/>
    <w:autoRedefine/>
    <w:rsid w:val="00A63F8E"/>
    <w:pPr>
      <w:spacing w:after="100"/>
      <w:ind w:left="1400"/>
    </w:pPr>
  </w:style>
  <w:style w:type="paragraph" w:styleId="TOC9">
    <w:name w:val="toc 9"/>
    <w:basedOn w:val="Normal"/>
    <w:next w:val="Normal"/>
    <w:autoRedefine/>
    <w:rsid w:val="00A63F8E"/>
    <w:pPr>
      <w:spacing w:after="100"/>
      <w:ind w:left="1600"/>
    </w:pPr>
  </w:style>
  <w:style w:type="paragraph" w:styleId="FootnoteText">
    <w:name w:val="footnote text"/>
    <w:basedOn w:val="Normal"/>
    <w:semiHidden/>
    <w:rsid w:val="00A63F8E"/>
    <w:rPr>
      <w:szCs w:val="20"/>
    </w:rPr>
  </w:style>
  <w:style w:type="character" w:styleId="FootnoteReference">
    <w:name w:val="footnote reference"/>
    <w:semiHidden/>
    <w:rPr>
      <w:vertAlign w:val="superscript"/>
    </w:rPr>
  </w:style>
  <w:style w:type="paragraph" w:styleId="BalloonText">
    <w:name w:val="Balloon Text"/>
    <w:basedOn w:val="Normal"/>
    <w:semiHidden/>
    <w:rsid w:val="00D90B80"/>
    <w:rPr>
      <w:rFonts w:ascii="Tahoma" w:hAnsi="Tahoma" w:cs="Tahoma"/>
      <w:sz w:val="16"/>
      <w:szCs w:val="16"/>
    </w:rPr>
  </w:style>
  <w:style w:type="table" w:styleId="TableGrid">
    <w:name w:val="Table Grid"/>
    <w:basedOn w:val="TableNormal"/>
    <w:rsid w:val="00E01D7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01D7C"/>
  </w:style>
  <w:style w:type="paragraph" w:customStyle="1" w:styleId="Style1">
    <w:name w:val="Style1"/>
    <w:basedOn w:val="Heading4"/>
    <w:rsid w:val="00E01D7C"/>
    <w:pPr>
      <w:numPr>
        <w:ilvl w:val="0"/>
        <w:numId w:val="0"/>
      </w:numPr>
    </w:pPr>
    <w:rPr>
      <w:b w:val="0"/>
    </w:rPr>
  </w:style>
  <w:style w:type="paragraph" w:styleId="EndnoteText">
    <w:name w:val="endnote text"/>
    <w:basedOn w:val="Normal"/>
    <w:semiHidden/>
    <w:rsid w:val="00E01D7C"/>
    <w:rPr>
      <w:szCs w:val="20"/>
    </w:rPr>
  </w:style>
  <w:style w:type="paragraph" w:styleId="Caption">
    <w:name w:val="caption"/>
    <w:aliases w:val="Figure Caption"/>
    <w:basedOn w:val="Normal"/>
    <w:next w:val="Normal"/>
    <w:qFormat/>
    <w:rsid w:val="00A63F8E"/>
    <w:rPr>
      <w:b/>
      <w:bCs/>
      <w:szCs w:val="20"/>
    </w:rPr>
  </w:style>
  <w:style w:type="paragraph" w:styleId="Header">
    <w:name w:val="header"/>
    <w:basedOn w:val="Normal"/>
    <w:rsid w:val="00545A6C"/>
    <w:pPr>
      <w:tabs>
        <w:tab w:val="center" w:pos="4153"/>
        <w:tab w:val="right" w:pos="8306"/>
      </w:tabs>
    </w:pPr>
  </w:style>
  <w:style w:type="paragraph" w:styleId="Footer">
    <w:name w:val="footer"/>
    <w:basedOn w:val="Normal"/>
    <w:rsid w:val="00545A6C"/>
    <w:pPr>
      <w:tabs>
        <w:tab w:val="center" w:pos="4153"/>
        <w:tab w:val="right" w:pos="8306"/>
      </w:tabs>
    </w:pPr>
  </w:style>
  <w:style w:type="paragraph" w:styleId="CommentSubject">
    <w:name w:val="annotation subject"/>
    <w:basedOn w:val="CommentText"/>
    <w:next w:val="CommentText"/>
    <w:semiHidden/>
    <w:rsid w:val="00353B61"/>
    <w:rPr>
      <w:b/>
      <w:bCs/>
      <w:szCs w:val="20"/>
    </w:rPr>
  </w:style>
  <w:style w:type="character" w:styleId="FollowedHyperlink">
    <w:name w:val="FollowedHyperlink"/>
    <w:rsid w:val="00096B14"/>
    <w:rPr>
      <w:color w:val="800080"/>
      <w:u w:val="single"/>
    </w:rPr>
  </w:style>
  <w:style w:type="paragraph" w:customStyle="1" w:styleId="COTCOCLV2-ASDEFCON">
    <w:name w:val="COT/COC LV2 - ASDEFCON"/>
    <w:basedOn w:val="ASDEFCONNormal"/>
    <w:next w:val="COTCOCLV3-ASDEFCON"/>
    <w:rsid w:val="00A63F8E"/>
    <w:pPr>
      <w:keepNext/>
      <w:keepLines/>
      <w:numPr>
        <w:ilvl w:val="1"/>
        <w:numId w:val="5"/>
      </w:numPr>
      <w:pBdr>
        <w:bottom w:val="single" w:sz="4" w:space="1" w:color="auto"/>
      </w:pBdr>
    </w:pPr>
    <w:rPr>
      <w:b/>
    </w:rPr>
  </w:style>
  <w:style w:type="paragraph" w:customStyle="1" w:styleId="ASDEFCONNormal">
    <w:name w:val="ASDEFCON Normal"/>
    <w:link w:val="ASDEFCONNormalChar"/>
    <w:rsid w:val="00A63F8E"/>
    <w:pPr>
      <w:spacing w:after="120"/>
      <w:jc w:val="both"/>
    </w:pPr>
    <w:rPr>
      <w:rFonts w:ascii="Arial" w:hAnsi="Arial"/>
      <w:color w:val="000000"/>
      <w:szCs w:val="40"/>
    </w:rPr>
  </w:style>
  <w:style w:type="character" w:customStyle="1" w:styleId="ASDEFCONNormalChar">
    <w:name w:val="ASDEFCON Normal Char"/>
    <w:link w:val="ASDEFCONNormal"/>
    <w:rsid w:val="00A63F8E"/>
    <w:rPr>
      <w:rFonts w:ascii="Arial" w:hAnsi="Arial"/>
      <w:color w:val="000000"/>
      <w:szCs w:val="40"/>
    </w:rPr>
  </w:style>
  <w:style w:type="paragraph" w:customStyle="1" w:styleId="COTCOCLV3-ASDEFCON">
    <w:name w:val="COT/COC LV3 - ASDEFCON"/>
    <w:basedOn w:val="ASDEFCONNormal"/>
    <w:rsid w:val="00A63F8E"/>
    <w:pPr>
      <w:numPr>
        <w:ilvl w:val="2"/>
        <w:numId w:val="5"/>
      </w:numPr>
    </w:pPr>
  </w:style>
  <w:style w:type="paragraph" w:customStyle="1" w:styleId="COTCOCLV1-ASDEFCON">
    <w:name w:val="COT/COC LV1 - ASDEFCON"/>
    <w:basedOn w:val="ASDEFCONNormal"/>
    <w:next w:val="COTCOCLV2-ASDEFCON"/>
    <w:rsid w:val="00A63F8E"/>
    <w:pPr>
      <w:keepNext/>
      <w:keepLines/>
      <w:numPr>
        <w:numId w:val="5"/>
      </w:numPr>
      <w:spacing w:before="240"/>
    </w:pPr>
    <w:rPr>
      <w:b/>
      <w:caps/>
    </w:rPr>
  </w:style>
  <w:style w:type="paragraph" w:customStyle="1" w:styleId="COTCOCLV4-ASDEFCON">
    <w:name w:val="COT/COC LV4 - ASDEFCON"/>
    <w:basedOn w:val="ASDEFCONNormal"/>
    <w:rsid w:val="00A63F8E"/>
    <w:pPr>
      <w:numPr>
        <w:ilvl w:val="3"/>
        <w:numId w:val="5"/>
      </w:numPr>
    </w:pPr>
  </w:style>
  <w:style w:type="paragraph" w:customStyle="1" w:styleId="COTCOCLV5-ASDEFCON">
    <w:name w:val="COT/COC LV5 - ASDEFCON"/>
    <w:basedOn w:val="ASDEFCONNormal"/>
    <w:rsid w:val="00A63F8E"/>
    <w:pPr>
      <w:numPr>
        <w:ilvl w:val="4"/>
        <w:numId w:val="5"/>
      </w:numPr>
    </w:pPr>
  </w:style>
  <w:style w:type="paragraph" w:customStyle="1" w:styleId="COTCOCLV6-ASDEFCON">
    <w:name w:val="COT/COC LV6 - ASDEFCON"/>
    <w:basedOn w:val="ASDEFCONNormal"/>
    <w:rsid w:val="00A63F8E"/>
    <w:pPr>
      <w:keepLines/>
      <w:numPr>
        <w:ilvl w:val="5"/>
        <w:numId w:val="5"/>
      </w:numPr>
    </w:pPr>
  </w:style>
  <w:style w:type="paragraph" w:customStyle="1" w:styleId="ASDEFCONOption">
    <w:name w:val="ASDEFCON Option"/>
    <w:basedOn w:val="ASDEFCONNormal"/>
    <w:rsid w:val="00A63F8E"/>
    <w:pPr>
      <w:keepNext/>
      <w:spacing w:before="60"/>
    </w:pPr>
    <w:rPr>
      <w:b/>
      <w:i/>
      <w:szCs w:val="24"/>
    </w:rPr>
  </w:style>
  <w:style w:type="paragraph" w:customStyle="1" w:styleId="NoteToDrafters-ASDEFCON">
    <w:name w:val="Note To Drafters - ASDEFCON"/>
    <w:basedOn w:val="ASDEFCONNormal"/>
    <w:rsid w:val="00A63F8E"/>
    <w:pPr>
      <w:keepNext/>
      <w:shd w:val="clear" w:color="auto" w:fill="000000"/>
    </w:pPr>
    <w:rPr>
      <w:b/>
      <w:i/>
      <w:color w:val="FFFFFF"/>
    </w:rPr>
  </w:style>
  <w:style w:type="paragraph" w:customStyle="1" w:styleId="NoteToTenderers-ASDEFCON">
    <w:name w:val="Note To Tenderers - ASDEFCON"/>
    <w:basedOn w:val="ASDEFCONNormal"/>
    <w:rsid w:val="00A63F8E"/>
    <w:pPr>
      <w:keepNext/>
      <w:shd w:val="pct15" w:color="auto" w:fill="auto"/>
    </w:pPr>
    <w:rPr>
      <w:b/>
      <w:i/>
    </w:rPr>
  </w:style>
  <w:style w:type="paragraph" w:customStyle="1" w:styleId="ASDEFCONTitle">
    <w:name w:val="ASDEFCON Title"/>
    <w:basedOn w:val="ASDEFCONNormal"/>
    <w:rsid w:val="00A63F8E"/>
    <w:pPr>
      <w:keepLines/>
      <w:spacing w:before="240"/>
      <w:jc w:val="center"/>
    </w:pPr>
    <w:rPr>
      <w:b/>
      <w:caps/>
    </w:rPr>
  </w:style>
  <w:style w:type="paragraph" w:customStyle="1" w:styleId="ATTANNLV1-ASDEFCON">
    <w:name w:val="ATT/ANN LV1 - ASDEFCON"/>
    <w:basedOn w:val="ASDEFCONNormal"/>
    <w:next w:val="ATTANNLV2-ASDEFCON"/>
    <w:rsid w:val="00A63F8E"/>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63F8E"/>
    <w:pPr>
      <w:numPr>
        <w:ilvl w:val="1"/>
        <w:numId w:val="26"/>
      </w:numPr>
    </w:pPr>
    <w:rPr>
      <w:szCs w:val="24"/>
    </w:rPr>
  </w:style>
  <w:style w:type="character" w:customStyle="1" w:styleId="ATTANNLV2-ASDEFCONChar">
    <w:name w:val="ATT/ANN LV2 - ASDEFCON Char"/>
    <w:link w:val="ATTANNLV2-ASDEFCON"/>
    <w:rsid w:val="00A63F8E"/>
    <w:rPr>
      <w:rFonts w:ascii="Arial" w:hAnsi="Arial"/>
      <w:color w:val="000000"/>
      <w:szCs w:val="24"/>
    </w:rPr>
  </w:style>
  <w:style w:type="paragraph" w:customStyle="1" w:styleId="ATTANNLV3-ASDEFCON">
    <w:name w:val="ATT/ANN LV3 - ASDEFCON"/>
    <w:basedOn w:val="ASDEFCONNormal"/>
    <w:rsid w:val="00A63F8E"/>
    <w:pPr>
      <w:numPr>
        <w:ilvl w:val="2"/>
        <w:numId w:val="26"/>
      </w:numPr>
    </w:pPr>
    <w:rPr>
      <w:szCs w:val="24"/>
    </w:rPr>
  </w:style>
  <w:style w:type="paragraph" w:customStyle="1" w:styleId="ATTANNLV4-ASDEFCON">
    <w:name w:val="ATT/ANN LV4 - ASDEFCON"/>
    <w:basedOn w:val="ASDEFCONNormal"/>
    <w:rsid w:val="00A63F8E"/>
    <w:pPr>
      <w:numPr>
        <w:ilvl w:val="3"/>
        <w:numId w:val="26"/>
      </w:numPr>
    </w:pPr>
    <w:rPr>
      <w:szCs w:val="24"/>
    </w:rPr>
  </w:style>
  <w:style w:type="paragraph" w:customStyle="1" w:styleId="ASDEFCONCoverTitle">
    <w:name w:val="ASDEFCON Cover Title"/>
    <w:rsid w:val="00A63F8E"/>
    <w:pPr>
      <w:jc w:val="center"/>
    </w:pPr>
    <w:rPr>
      <w:rFonts w:ascii="Georgia" w:hAnsi="Georgia"/>
      <w:b/>
      <w:color w:val="000000"/>
      <w:sz w:val="100"/>
      <w:szCs w:val="24"/>
    </w:rPr>
  </w:style>
  <w:style w:type="paragraph" w:customStyle="1" w:styleId="ASDEFCONHeaderFooterLeft">
    <w:name w:val="ASDEFCON Header/Footer Left"/>
    <w:basedOn w:val="ASDEFCONNormal"/>
    <w:rsid w:val="00A63F8E"/>
    <w:pPr>
      <w:spacing w:after="0"/>
      <w:jc w:val="left"/>
    </w:pPr>
    <w:rPr>
      <w:sz w:val="16"/>
      <w:szCs w:val="24"/>
    </w:rPr>
  </w:style>
  <w:style w:type="paragraph" w:customStyle="1" w:styleId="ASDEFCONCoverPageIncorp">
    <w:name w:val="ASDEFCON Cover Page Incorp"/>
    <w:rsid w:val="00A63F8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63F8E"/>
    <w:rPr>
      <w:b/>
      <w:i/>
    </w:rPr>
  </w:style>
  <w:style w:type="paragraph" w:customStyle="1" w:styleId="COTCOCLV2NONUM-ASDEFCON">
    <w:name w:val="COT/COC LV2 NONUM - ASDEFCON"/>
    <w:basedOn w:val="COTCOCLV2-ASDEFCON"/>
    <w:next w:val="COTCOCLV3-ASDEFCON"/>
    <w:rsid w:val="00A63F8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63F8E"/>
    <w:pPr>
      <w:keepNext w:val="0"/>
      <w:numPr>
        <w:numId w:val="0"/>
      </w:numPr>
      <w:ind w:left="851"/>
    </w:pPr>
    <w:rPr>
      <w:bCs/>
      <w:szCs w:val="20"/>
    </w:rPr>
  </w:style>
  <w:style w:type="paragraph" w:customStyle="1" w:styleId="COTCOCLV3NONUM-ASDEFCON">
    <w:name w:val="COT/COC LV3 NONUM - ASDEFCON"/>
    <w:basedOn w:val="COTCOCLV3-ASDEFCON"/>
    <w:next w:val="COTCOCLV3-ASDEFCON"/>
    <w:rsid w:val="00A63F8E"/>
    <w:pPr>
      <w:numPr>
        <w:ilvl w:val="0"/>
        <w:numId w:val="0"/>
      </w:numPr>
      <w:ind w:left="851"/>
    </w:pPr>
    <w:rPr>
      <w:szCs w:val="20"/>
    </w:rPr>
  </w:style>
  <w:style w:type="paragraph" w:customStyle="1" w:styleId="COTCOCLV4NONUM-ASDEFCON">
    <w:name w:val="COT/COC LV4 NONUM - ASDEFCON"/>
    <w:basedOn w:val="COTCOCLV4-ASDEFCON"/>
    <w:next w:val="COTCOCLV4-ASDEFCON"/>
    <w:rsid w:val="00A63F8E"/>
    <w:pPr>
      <w:numPr>
        <w:ilvl w:val="0"/>
        <w:numId w:val="0"/>
      </w:numPr>
      <w:ind w:left="1418"/>
    </w:pPr>
    <w:rPr>
      <w:szCs w:val="20"/>
    </w:rPr>
  </w:style>
  <w:style w:type="paragraph" w:customStyle="1" w:styleId="COTCOCLV5NONUM-ASDEFCON">
    <w:name w:val="COT/COC LV5 NONUM - ASDEFCON"/>
    <w:basedOn w:val="COTCOCLV5-ASDEFCON"/>
    <w:next w:val="COTCOCLV5-ASDEFCON"/>
    <w:rsid w:val="00A63F8E"/>
    <w:pPr>
      <w:numPr>
        <w:ilvl w:val="0"/>
        <w:numId w:val="0"/>
      </w:numPr>
      <w:ind w:left="1985"/>
    </w:pPr>
    <w:rPr>
      <w:szCs w:val="20"/>
    </w:rPr>
  </w:style>
  <w:style w:type="paragraph" w:customStyle="1" w:styleId="COTCOCLV6NONUM-ASDEFCON">
    <w:name w:val="COT/COC LV6 NONUM - ASDEFCON"/>
    <w:basedOn w:val="COTCOCLV6-ASDEFCON"/>
    <w:next w:val="COTCOCLV6-ASDEFCON"/>
    <w:rsid w:val="00A63F8E"/>
    <w:pPr>
      <w:numPr>
        <w:ilvl w:val="0"/>
        <w:numId w:val="0"/>
      </w:numPr>
      <w:ind w:left="2552"/>
    </w:pPr>
    <w:rPr>
      <w:szCs w:val="20"/>
    </w:rPr>
  </w:style>
  <w:style w:type="paragraph" w:customStyle="1" w:styleId="ATTANNLV1NONUM-ASDEFCON">
    <w:name w:val="ATT/ANN LV1 NONUM - ASDEFCON"/>
    <w:basedOn w:val="ATTANNLV1-ASDEFCON"/>
    <w:next w:val="ATTANNLV2-ASDEFCON"/>
    <w:rsid w:val="00A63F8E"/>
    <w:pPr>
      <w:numPr>
        <w:numId w:val="0"/>
      </w:numPr>
      <w:ind w:left="851"/>
    </w:pPr>
    <w:rPr>
      <w:bCs/>
      <w:szCs w:val="20"/>
    </w:rPr>
  </w:style>
  <w:style w:type="paragraph" w:customStyle="1" w:styleId="ATTANNLV2NONUM-ASDEFCON">
    <w:name w:val="ATT/ANN LV2 NONUM - ASDEFCON"/>
    <w:basedOn w:val="ATTANNLV2-ASDEFCON"/>
    <w:next w:val="ATTANNLV2-ASDEFCON"/>
    <w:rsid w:val="00A63F8E"/>
    <w:pPr>
      <w:numPr>
        <w:ilvl w:val="0"/>
        <w:numId w:val="0"/>
      </w:numPr>
      <w:ind w:left="851"/>
    </w:pPr>
    <w:rPr>
      <w:szCs w:val="20"/>
    </w:rPr>
  </w:style>
  <w:style w:type="paragraph" w:customStyle="1" w:styleId="ATTANNLV3NONUM-ASDEFCON">
    <w:name w:val="ATT/ANN LV3 NONUM - ASDEFCON"/>
    <w:basedOn w:val="ATTANNLV3-ASDEFCON"/>
    <w:next w:val="ATTANNLV3-ASDEFCON"/>
    <w:rsid w:val="00A63F8E"/>
    <w:pPr>
      <w:numPr>
        <w:ilvl w:val="0"/>
        <w:numId w:val="0"/>
      </w:numPr>
      <w:ind w:left="1418"/>
    </w:pPr>
    <w:rPr>
      <w:szCs w:val="20"/>
    </w:rPr>
  </w:style>
  <w:style w:type="paragraph" w:customStyle="1" w:styleId="ATTANNLV4NONUM-ASDEFCON">
    <w:name w:val="ATT/ANN LV4 NONUM - ASDEFCON"/>
    <w:basedOn w:val="ATTANNLV4-ASDEFCON"/>
    <w:next w:val="ATTANNLV4-ASDEFCON"/>
    <w:rsid w:val="00A63F8E"/>
    <w:pPr>
      <w:numPr>
        <w:ilvl w:val="0"/>
        <w:numId w:val="0"/>
      </w:numPr>
      <w:ind w:left="1985"/>
    </w:pPr>
    <w:rPr>
      <w:szCs w:val="20"/>
    </w:rPr>
  </w:style>
  <w:style w:type="paragraph" w:customStyle="1" w:styleId="NoteToDraftersBullets-ASDEFCON">
    <w:name w:val="Note To Drafters Bullets - ASDEFCON"/>
    <w:basedOn w:val="NoteToDrafters-ASDEFCON"/>
    <w:rsid w:val="00A63F8E"/>
    <w:pPr>
      <w:numPr>
        <w:numId w:val="7"/>
      </w:numPr>
    </w:pPr>
    <w:rPr>
      <w:bCs/>
      <w:iCs/>
      <w:szCs w:val="20"/>
    </w:rPr>
  </w:style>
  <w:style w:type="paragraph" w:customStyle="1" w:styleId="NoteToDraftersList-ASDEFCON">
    <w:name w:val="Note To Drafters List - ASDEFCON"/>
    <w:basedOn w:val="NoteToDrafters-ASDEFCON"/>
    <w:rsid w:val="00A63F8E"/>
    <w:pPr>
      <w:numPr>
        <w:numId w:val="8"/>
      </w:numPr>
    </w:pPr>
    <w:rPr>
      <w:bCs/>
      <w:iCs/>
      <w:szCs w:val="20"/>
    </w:rPr>
  </w:style>
  <w:style w:type="paragraph" w:customStyle="1" w:styleId="NoteToTenderersBullets-ASDEFCON">
    <w:name w:val="Note To Tenderers Bullets - ASDEFCON"/>
    <w:basedOn w:val="NoteToTenderers-ASDEFCON"/>
    <w:rsid w:val="00A63F8E"/>
    <w:pPr>
      <w:numPr>
        <w:numId w:val="9"/>
      </w:numPr>
    </w:pPr>
    <w:rPr>
      <w:bCs/>
      <w:iCs/>
      <w:szCs w:val="20"/>
    </w:rPr>
  </w:style>
  <w:style w:type="paragraph" w:customStyle="1" w:styleId="NoteToTenderersList-ASDEFCON">
    <w:name w:val="Note To Tenderers List - ASDEFCON"/>
    <w:basedOn w:val="NoteToTenderers-ASDEFCON"/>
    <w:rsid w:val="00A63F8E"/>
    <w:pPr>
      <w:numPr>
        <w:numId w:val="10"/>
      </w:numPr>
    </w:pPr>
    <w:rPr>
      <w:bCs/>
      <w:iCs/>
      <w:szCs w:val="20"/>
    </w:rPr>
  </w:style>
  <w:style w:type="paragraph" w:customStyle="1" w:styleId="SOWHL1-ASDEFCON">
    <w:name w:val="SOW HL1 - ASDEFCON"/>
    <w:basedOn w:val="ASDEFCONNormal"/>
    <w:next w:val="SOWHL2-ASDEFCON"/>
    <w:qFormat/>
    <w:rsid w:val="00A63F8E"/>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63F8E"/>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63F8E"/>
    <w:pPr>
      <w:keepNext/>
      <w:numPr>
        <w:ilvl w:val="2"/>
        <w:numId w:val="3"/>
      </w:numPr>
    </w:pPr>
    <w:rPr>
      <w:rFonts w:eastAsia="Calibri"/>
      <w:b/>
      <w:szCs w:val="22"/>
      <w:lang w:eastAsia="en-US"/>
    </w:rPr>
  </w:style>
  <w:style w:type="paragraph" w:customStyle="1" w:styleId="SOWHL4-ASDEFCON">
    <w:name w:val="SOW HL4 - ASDEFCON"/>
    <w:basedOn w:val="ASDEFCONNormal"/>
    <w:qFormat/>
    <w:rsid w:val="00A63F8E"/>
    <w:pPr>
      <w:keepNext/>
      <w:numPr>
        <w:ilvl w:val="3"/>
        <w:numId w:val="3"/>
      </w:numPr>
    </w:pPr>
    <w:rPr>
      <w:rFonts w:eastAsia="Calibri"/>
      <w:b/>
      <w:szCs w:val="22"/>
      <w:lang w:eastAsia="en-US"/>
    </w:rPr>
  </w:style>
  <w:style w:type="paragraph" w:customStyle="1" w:styleId="SOWHL5-ASDEFCON">
    <w:name w:val="SOW HL5 - ASDEFCON"/>
    <w:basedOn w:val="ASDEFCONNormal"/>
    <w:qFormat/>
    <w:rsid w:val="00A63F8E"/>
    <w:pPr>
      <w:keepNext/>
      <w:numPr>
        <w:ilvl w:val="4"/>
        <w:numId w:val="3"/>
      </w:numPr>
    </w:pPr>
    <w:rPr>
      <w:rFonts w:eastAsia="Calibri"/>
      <w:b/>
      <w:szCs w:val="22"/>
      <w:lang w:eastAsia="en-US"/>
    </w:rPr>
  </w:style>
  <w:style w:type="paragraph" w:customStyle="1" w:styleId="SOWSubL1-ASDEFCON">
    <w:name w:val="SOW SubL1 - ASDEFCON"/>
    <w:basedOn w:val="ASDEFCONNormal"/>
    <w:qFormat/>
    <w:rsid w:val="00A63F8E"/>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A63F8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63F8E"/>
    <w:pPr>
      <w:numPr>
        <w:ilvl w:val="0"/>
        <w:numId w:val="0"/>
      </w:numPr>
      <w:ind w:left="1134"/>
    </w:pPr>
    <w:rPr>
      <w:rFonts w:eastAsia="Times New Roman"/>
      <w:bCs/>
      <w:szCs w:val="20"/>
    </w:rPr>
  </w:style>
  <w:style w:type="paragraph" w:customStyle="1" w:styleId="SOWTL2-ASDEFCON">
    <w:name w:val="SOW TL2 - ASDEFCON"/>
    <w:basedOn w:val="SOWHL2-ASDEFCON"/>
    <w:rsid w:val="00A63F8E"/>
    <w:pPr>
      <w:keepNext w:val="0"/>
      <w:pBdr>
        <w:bottom w:val="none" w:sz="0" w:space="0" w:color="auto"/>
      </w:pBdr>
    </w:pPr>
    <w:rPr>
      <w:b w:val="0"/>
    </w:rPr>
  </w:style>
  <w:style w:type="paragraph" w:customStyle="1" w:styleId="SOWTL3NONUM-ASDEFCON">
    <w:name w:val="SOW TL3 NONUM - ASDEFCON"/>
    <w:basedOn w:val="SOWTL3-ASDEFCON"/>
    <w:next w:val="SOWTL3-ASDEFCON"/>
    <w:rsid w:val="00A63F8E"/>
    <w:pPr>
      <w:numPr>
        <w:ilvl w:val="0"/>
        <w:numId w:val="0"/>
      </w:numPr>
      <w:ind w:left="1134"/>
    </w:pPr>
    <w:rPr>
      <w:rFonts w:eastAsia="Times New Roman"/>
      <w:bCs/>
      <w:szCs w:val="20"/>
    </w:rPr>
  </w:style>
  <w:style w:type="paragraph" w:customStyle="1" w:styleId="SOWTL3-ASDEFCON">
    <w:name w:val="SOW TL3 - ASDEFCON"/>
    <w:basedOn w:val="SOWHL3-ASDEFCON"/>
    <w:rsid w:val="00A63F8E"/>
    <w:pPr>
      <w:keepNext w:val="0"/>
    </w:pPr>
    <w:rPr>
      <w:b w:val="0"/>
    </w:rPr>
  </w:style>
  <w:style w:type="paragraph" w:customStyle="1" w:styleId="SOWTL4NONUM-ASDEFCON">
    <w:name w:val="SOW TL4 NONUM - ASDEFCON"/>
    <w:basedOn w:val="SOWTL4-ASDEFCON"/>
    <w:next w:val="SOWTL4-ASDEFCON"/>
    <w:rsid w:val="00A63F8E"/>
    <w:pPr>
      <w:numPr>
        <w:ilvl w:val="0"/>
        <w:numId w:val="0"/>
      </w:numPr>
      <w:ind w:left="1134"/>
    </w:pPr>
    <w:rPr>
      <w:rFonts w:eastAsia="Times New Roman"/>
      <w:bCs/>
      <w:szCs w:val="20"/>
    </w:rPr>
  </w:style>
  <w:style w:type="paragraph" w:customStyle="1" w:styleId="SOWTL4-ASDEFCON">
    <w:name w:val="SOW TL4 - ASDEFCON"/>
    <w:basedOn w:val="SOWHL4-ASDEFCON"/>
    <w:rsid w:val="00A63F8E"/>
    <w:pPr>
      <w:keepNext w:val="0"/>
    </w:pPr>
    <w:rPr>
      <w:b w:val="0"/>
    </w:rPr>
  </w:style>
  <w:style w:type="paragraph" w:customStyle="1" w:styleId="SOWTL5NONUM-ASDEFCON">
    <w:name w:val="SOW TL5 NONUM - ASDEFCON"/>
    <w:basedOn w:val="SOWHL5-ASDEFCON"/>
    <w:next w:val="SOWTL5-ASDEFCON"/>
    <w:rsid w:val="00A63F8E"/>
    <w:pPr>
      <w:keepNext w:val="0"/>
      <w:numPr>
        <w:ilvl w:val="0"/>
        <w:numId w:val="0"/>
      </w:numPr>
      <w:ind w:left="1134"/>
    </w:pPr>
    <w:rPr>
      <w:b w:val="0"/>
    </w:rPr>
  </w:style>
  <w:style w:type="paragraph" w:customStyle="1" w:styleId="SOWTL5-ASDEFCON">
    <w:name w:val="SOW TL5 - ASDEFCON"/>
    <w:basedOn w:val="SOWHL5-ASDEFCON"/>
    <w:rsid w:val="00A63F8E"/>
    <w:pPr>
      <w:keepNext w:val="0"/>
    </w:pPr>
    <w:rPr>
      <w:b w:val="0"/>
    </w:rPr>
  </w:style>
  <w:style w:type="paragraph" w:customStyle="1" w:styleId="SOWSubL2-ASDEFCON">
    <w:name w:val="SOW SubL2 - ASDEFCON"/>
    <w:basedOn w:val="ASDEFCONNormal"/>
    <w:qFormat/>
    <w:rsid w:val="00A63F8E"/>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A63F8E"/>
    <w:pPr>
      <w:numPr>
        <w:numId w:val="0"/>
      </w:numPr>
      <w:ind w:left="1701"/>
    </w:pPr>
  </w:style>
  <w:style w:type="paragraph" w:customStyle="1" w:styleId="SOWSubL2NONUM-ASDEFCON">
    <w:name w:val="SOW SubL2 NONUM - ASDEFCON"/>
    <w:basedOn w:val="SOWSubL2-ASDEFCON"/>
    <w:next w:val="SOWSubL2-ASDEFCON"/>
    <w:qFormat/>
    <w:rsid w:val="00A63F8E"/>
    <w:pPr>
      <w:numPr>
        <w:ilvl w:val="0"/>
        <w:numId w:val="0"/>
      </w:numPr>
      <w:ind w:left="2268"/>
    </w:pPr>
  </w:style>
  <w:style w:type="paragraph" w:customStyle="1" w:styleId="ASDEFCONTextBlock">
    <w:name w:val="ASDEFCON TextBlock"/>
    <w:basedOn w:val="ASDEFCONNormal"/>
    <w:qFormat/>
    <w:rsid w:val="00A63F8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63F8E"/>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63F8E"/>
    <w:pPr>
      <w:keepNext/>
      <w:spacing w:before="240"/>
    </w:pPr>
    <w:rPr>
      <w:rFonts w:ascii="Arial Bold" w:hAnsi="Arial Bold"/>
      <w:b/>
      <w:bCs/>
      <w:caps/>
      <w:szCs w:val="20"/>
    </w:rPr>
  </w:style>
  <w:style w:type="paragraph" w:customStyle="1" w:styleId="Table8ptHeading-ASDEFCON">
    <w:name w:val="Table 8pt Heading - ASDEFCON"/>
    <w:basedOn w:val="ASDEFCONNormal"/>
    <w:rsid w:val="00A63F8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63F8E"/>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63F8E"/>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63F8E"/>
    <w:rPr>
      <w:rFonts w:ascii="Arial" w:eastAsia="Calibri" w:hAnsi="Arial"/>
      <w:color w:val="000000"/>
      <w:szCs w:val="22"/>
      <w:lang w:eastAsia="en-US"/>
    </w:rPr>
  </w:style>
  <w:style w:type="paragraph" w:customStyle="1" w:styleId="Table8ptSub1-ASDEFCON">
    <w:name w:val="Table 8pt Sub1 - ASDEFCON"/>
    <w:basedOn w:val="Table8ptText-ASDEFCON"/>
    <w:rsid w:val="00A63F8E"/>
    <w:pPr>
      <w:numPr>
        <w:ilvl w:val="1"/>
      </w:numPr>
    </w:pPr>
  </w:style>
  <w:style w:type="paragraph" w:customStyle="1" w:styleId="Table8ptSub2-ASDEFCON">
    <w:name w:val="Table 8pt Sub2 - ASDEFCON"/>
    <w:basedOn w:val="Table8ptText-ASDEFCON"/>
    <w:rsid w:val="00A63F8E"/>
    <w:pPr>
      <w:numPr>
        <w:ilvl w:val="2"/>
      </w:numPr>
    </w:pPr>
  </w:style>
  <w:style w:type="paragraph" w:customStyle="1" w:styleId="Table10ptHeading-ASDEFCON">
    <w:name w:val="Table 10pt Heading - ASDEFCON"/>
    <w:basedOn w:val="ASDEFCONNormal"/>
    <w:rsid w:val="00A63F8E"/>
    <w:pPr>
      <w:keepNext/>
      <w:spacing w:before="60" w:after="60"/>
      <w:jc w:val="center"/>
    </w:pPr>
    <w:rPr>
      <w:b/>
    </w:rPr>
  </w:style>
  <w:style w:type="paragraph" w:customStyle="1" w:styleId="Table8ptBP1-ASDEFCON">
    <w:name w:val="Table 8pt BP1 - ASDEFCON"/>
    <w:basedOn w:val="Table8ptText-ASDEFCON"/>
    <w:rsid w:val="00A63F8E"/>
    <w:pPr>
      <w:numPr>
        <w:numId w:val="13"/>
      </w:numPr>
    </w:pPr>
  </w:style>
  <w:style w:type="paragraph" w:customStyle="1" w:styleId="Table8ptBP2-ASDEFCON">
    <w:name w:val="Table 8pt BP2 - ASDEFCON"/>
    <w:basedOn w:val="Table8ptText-ASDEFCON"/>
    <w:rsid w:val="00A63F8E"/>
    <w:pPr>
      <w:numPr>
        <w:ilvl w:val="1"/>
        <w:numId w:val="13"/>
      </w:numPr>
      <w:tabs>
        <w:tab w:val="clear" w:pos="284"/>
      </w:tabs>
    </w:pPr>
    <w:rPr>
      <w:iCs/>
    </w:rPr>
  </w:style>
  <w:style w:type="paragraph" w:customStyle="1" w:styleId="ASDEFCONBulletsLV1">
    <w:name w:val="ASDEFCON Bullets LV1"/>
    <w:basedOn w:val="ASDEFCONNormal"/>
    <w:rsid w:val="00A63F8E"/>
    <w:pPr>
      <w:numPr>
        <w:numId w:val="15"/>
      </w:numPr>
    </w:pPr>
    <w:rPr>
      <w:rFonts w:eastAsia="Calibri"/>
      <w:szCs w:val="22"/>
      <w:lang w:eastAsia="en-US"/>
    </w:rPr>
  </w:style>
  <w:style w:type="paragraph" w:customStyle="1" w:styleId="Table10ptSub1-ASDEFCON">
    <w:name w:val="Table 10pt Sub1 - ASDEFCON"/>
    <w:basedOn w:val="Table10ptText-ASDEFCON"/>
    <w:rsid w:val="00A63F8E"/>
    <w:pPr>
      <w:numPr>
        <w:ilvl w:val="1"/>
      </w:numPr>
      <w:jc w:val="both"/>
    </w:pPr>
  </w:style>
  <w:style w:type="paragraph" w:customStyle="1" w:styleId="Table10ptSub2-ASDEFCON">
    <w:name w:val="Table 10pt Sub2 - ASDEFCON"/>
    <w:basedOn w:val="Table10ptText-ASDEFCON"/>
    <w:rsid w:val="00A63F8E"/>
    <w:pPr>
      <w:numPr>
        <w:ilvl w:val="2"/>
      </w:numPr>
      <w:jc w:val="both"/>
    </w:pPr>
  </w:style>
  <w:style w:type="paragraph" w:customStyle="1" w:styleId="ASDEFCONBulletsLV2">
    <w:name w:val="ASDEFCON Bullets LV2"/>
    <w:basedOn w:val="ASDEFCONNormal"/>
    <w:rsid w:val="00A63F8E"/>
    <w:pPr>
      <w:numPr>
        <w:numId w:val="2"/>
      </w:numPr>
    </w:pPr>
  </w:style>
  <w:style w:type="paragraph" w:customStyle="1" w:styleId="Table10ptBP1-ASDEFCON">
    <w:name w:val="Table 10pt BP1 - ASDEFCON"/>
    <w:basedOn w:val="ASDEFCONNormal"/>
    <w:rsid w:val="00A63F8E"/>
    <w:pPr>
      <w:numPr>
        <w:numId w:val="19"/>
      </w:numPr>
      <w:spacing w:before="60" w:after="60"/>
    </w:pPr>
  </w:style>
  <w:style w:type="paragraph" w:customStyle="1" w:styleId="Table10ptBP2-ASDEFCON">
    <w:name w:val="Table 10pt BP2 - ASDEFCON"/>
    <w:basedOn w:val="ASDEFCONNormal"/>
    <w:link w:val="Table10ptBP2-ASDEFCONCharChar"/>
    <w:rsid w:val="00A63F8E"/>
    <w:pPr>
      <w:numPr>
        <w:ilvl w:val="1"/>
        <w:numId w:val="19"/>
      </w:numPr>
      <w:spacing w:before="60" w:after="60"/>
    </w:pPr>
  </w:style>
  <w:style w:type="character" w:customStyle="1" w:styleId="Table10ptBP2-ASDEFCONCharChar">
    <w:name w:val="Table 10pt BP2 - ASDEFCON Char Char"/>
    <w:link w:val="Table10ptBP2-ASDEFCON"/>
    <w:rsid w:val="00A63F8E"/>
    <w:rPr>
      <w:rFonts w:ascii="Arial" w:hAnsi="Arial"/>
      <w:color w:val="000000"/>
      <w:szCs w:val="40"/>
    </w:rPr>
  </w:style>
  <w:style w:type="paragraph" w:customStyle="1" w:styleId="GuideMarginHead-ASDEFCON">
    <w:name w:val="Guide Margin Head - ASDEFCON"/>
    <w:basedOn w:val="ASDEFCONNormal"/>
    <w:rsid w:val="00A63F8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63F8E"/>
    <w:pPr>
      <w:ind w:left="1680"/>
    </w:pPr>
    <w:rPr>
      <w:lang w:eastAsia="en-US"/>
    </w:rPr>
  </w:style>
  <w:style w:type="paragraph" w:customStyle="1" w:styleId="GuideSublistLv1-ASDEFCON">
    <w:name w:val="Guide Sublist Lv1 - ASDEFCON"/>
    <w:basedOn w:val="ASDEFCONNormal"/>
    <w:qFormat/>
    <w:rsid w:val="00A63F8E"/>
    <w:pPr>
      <w:numPr>
        <w:numId w:val="23"/>
      </w:numPr>
    </w:pPr>
    <w:rPr>
      <w:rFonts w:eastAsia="Calibri"/>
      <w:szCs w:val="22"/>
      <w:lang w:eastAsia="en-US"/>
    </w:rPr>
  </w:style>
  <w:style w:type="paragraph" w:customStyle="1" w:styleId="GuideBullets-ASDEFCON">
    <w:name w:val="Guide Bullets - ASDEFCON"/>
    <w:basedOn w:val="ASDEFCONNormal"/>
    <w:rsid w:val="00A63F8E"/>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A63F8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63F8E"/>
    <w:pPr>
      <w:keepNext/>
      <w:spacing w:before="240"/>
    </w:pPr>
    <w:rPr>
      <w:rFonts w:eastAsia="Calibri"/>
      <w:b/>
      <w:caps/>
      <w:szCs w:val="20"/>
      <w:lang w:eastAsia="en-US"/>
    </w:rPr>
  </w:style>
  <w:style w:type="paragraph" w:customStyle="1" w:styleId="ASDEFCONSublist">
    <w:name w:val="ASDEFCON Sublist"/>
    <w:basedOn w:val="ASDEFCONNormal"/>
    <w:rsid w:val="00A63F8E"/>
    <w:pPr>
      <w:numPr>
        <w:numId w:val="24"/>
      </w:numPr>
    </w:pPr>
    <w:rPr>
      <w:iCs/>
    </w:rPr>
  </w:style>
  <w:style w:type="paragraph" w:customStyle="1" w:styleId="ASDEFCONRecitals">
    <w:name w:val="ASDEFCON Recitals"/>
    <w:basedOn w:val="ASDEFCONNormal"/>
    <w:link w:val="ASDEFCONRecitalsCharChar"/>
    <w:rsid w:val="00A63F8E"/>
    <w:pPr>
      <w:numPr>
        <w:numId w:val="16"/>
      </w:numPr>
    </w:pPr>
  </w:style>
  <w:style w:type="character" w:customStyle="1" w:styleId="ASDEFCONRecitalsCharChar">
    <w:name w:val="ASDEFCON Recitals Char Char"/>
    <w:link w:val="ASDEFCONRecitals"/>
    <w:rsid w:val="00A63F8E"/>
    <w:rPr>
      <w:rFonts w:ascii="Arial" w:hAnsi="Arial"/>
      <w:color w:val="000000"/>
      <w:szCs w:val="40"/>
    </w:rPr>
  </w:style>
  <w:style w:type="paragraph" w:customStyle="1" w:styleId="NoteList-ASDEFCON">
    <w:name w:val="Note List - ASDEFCON"/>
    <w:basedOn w:val="ASDEFCONNormal"/>
    <w:rsid w:val="00A63F8E"/>
    <w:pPr>
      <w:numPr>
        <w:numId w:val="17"/>
      </w:numPr>
    </w:pPr>
    <w:rPr>
      <w:b/>
      <w:bCs/>
      <w:i/>
    </w:rPr>
  </w:style>
  <w:style w:type="paragraph" w:customStyle="1" w:styleId="NoteBullets-ASDEFCON">
    <w:name w:val="Note Bullets - ASDEFCON"/>
    <w:basedOn w:val="ASDEFCONNormal"/>
    <w:rsid w:val="00A63F8E"/>
    <w:pPr>
      <w:numPr>
        <w:numId w:val="18"/>
      </w:numPr>
    </w:pPr>
    <w:rPr>
      <w:b/>
      <w:i/>
    </w:rPr>
  </w:style>
  <w:style w:type="paragraph" w:customStyle="1" w:styleId="ASDEFCONOperativePartListLV1">
    <w:name w:val="ASDEFCON Operative Part List LV1"/>
    <w:basedOn w:val="ASDEFCONNormal"/>
    <w:rsid w:val="00A63F8E"/>
    <w:pPr>
      <w:numPr>
        <w:numId w:val="20"/>
      </w:numPr>
    </w:pPr>
    <w:rPr>
      <w:iCs/>
    </w:rPr>
  </w:style>
  <w:style w:type="paragraph" w:customStyle="1" w:styleId="ASDEFCONOperativePartListLV2">
    <w:name w:val="ASDEFCON Operative Part List LV2"/>
    <w:basedOn w:val="ASDEFCONOperativePartListLV1"/>
    <w:rsid w:val="00A63F8E"/>
    <w:pPr>
      <w:numPr>
        <w:ilvl w:val="1"/>
      </w:numPr>
    </w:pPr>
  </w:style>
  <w:style w:type="paragraph" w:customStyle="1" w:styleId="ASDEFCONOptionSpace">
    <w:name w:val="ASDEFCON Option Space"/>
    <w:basedOn w:val="ASDEFCONNormal"/>
    <w:rsid w:val="00A63F8E"/>
    <w:pPr>
      <w:spacing w:after="0"/>
    </w:pPr>
    <w:rPr>
      <w:bCs/>
      <w:color w:val="FFFFFF"/>
      <w:sz w:val="8"/>
    </w:rPr>
  </w:style>
  <w:style w:type="paragraph" w:customStyle="1" w:styleId="ATTANNReferencetoCOC">
    <w:name w:val="ATT/ANN Reference to COC"/>
    <w:basedOn w:val="ASDEFCONNormal"/>
    <w:rsid w:val="00A63F8E"/>
    <w:pPr>
      <w:keepNext/>
      <w:jc w:val="right"/>
    </w:pPr>
    <w:rPr>
      <w:i/>
      <w:iCs/>
      <w:szCs w:val="20"/>
    </w:rPr>
  </w:style>
  <w:style w:type="paragraph" w:customStyle="1" w:styleId="ASDEFCONHeaderFooterCenter">
    <w:name w:val="ASDEFCON Header/Footer Center"/>
    <w:basedOn w:val="ASDEFCONHeaderFooterLeft"/>
    <w:rsid w:val="00A63F8E"/>
    <w:pPr>
      <w:jc w:val="center"/>
    </w:pPr>
    <w:rPr>
      <w:szCs w:val="20"/>
    </w:rPr>
  </w:style>
  <w:style w:type="paragraph" w:customStyle="1" w:styleId="ASDEFCONHeaderFooterRight">
    <w:name w:val="ASDEFCON Header/Footer Right"/>
    <w:basedOn w:val="ASDEFCONHeaderFooterLeft"/>
    <w:rsid w:val="00A63F8E"/>
    <w:pPr>
      <w:jc w:val="right"/>
    </w:pPr>
    <w:rPr>
      <w:szCs w:val="20"/>
    </w:rPr>
  </w:style>
  <w:style w:type="paragraph" w:customStyle="1" w:styleId="ASDEFCONHeaderFooterClassification">
    <w:name w:val="ASDEFCON Header/Footer Classification"/>
    <w:basedOn w:val="ASDEFCONHeaderFooterLeft"/>
    <w:rsid w:val="00A63F8E"/>
    <w:pPr>
      <w:jc w:val="center"/>
    </w:pPr>
    <w:rPr>
      <w:rFonts w:ascii="Arial Bold" w:hAnsi="Arial Bold"/>
      <w:b/>
      <w:bCs/>
      <w:caps/>
      <w:sz w:val="20"/>
    </w:rPr>
  </w:style>
  <w:style w:type="paragraph" w:customStyle="1" w:styleId="GuideLV3Head-ASDEFCON">
    <w:name w:val="Guide LV3 Head - ASDEFCON"/>
    <w:basedOn w:val="ASDEFCONNormal"/>
    <w:rsid w:val="00A63F8E"/>
    <w:pPr>
      <w:keepNext/>
    </w:pPr>
    <w:rPr>
      <w:rFonts w:eastAsia="Calibri"/>
      <w:b/>
      <w:szCs w:val="22"/>
      <w:lang w:eastAsia="en-US"/>
    </w:rPr>
  </w:style>
  <w:style w:type="paragraph" w:customStyle="1" w:styleId="GuideSublistLv2-ASDEFCON">
    <w:name w:val="Guide Sublist Lv2 - ASDEFCON"/>
    <w:basedOn w:val="ASDEFCONNormal"/>
    <w:rsid w:val="00A63F8E"/>
    <w:pPr>
      <w:numPr>
        <w:ilvl w:val="1"/>
        <w:numId w:val="23"/>
      </w:numPr>
    </w:pPr>
  </w:style>
  <w:style w:type="character" w:styleId="PageNumber">
    <w:name w:val="page number"/>
    <w:basedOn w:val="DefaultParagraphFont"/>
    <w:rsid w:val="00D25756"/>
  </w:style>
  <w:style w:type="character" w:customStyle="1" w:styleId="Heading1Char">
    <w:name w:val="Heading 1 Char"/>
    <w:link w:val="Heading1"/>
    <w:locked/>
    <w:rsid w:val="00CC2190"/>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A63F8E"/>
    <w:rPr>
      <w:rFonts w:ascii="Cambria" w:hAnsi="Cambria"/>
      <w:b/>
      <w:bCs/>
      <w:color w:val="4F81BD"/>
      <w:sz w:val="26"/>
      <w:szCs w:val="26"/>
    </w:rPr>
  </w:style>
  <w:style w:type="character" w:styleId="Hyperlink">
    <w:name w:val="Hyperlink"/>
    <w:uiPriority w:val="99"/>
    <w:unhideWhenUsed/>
    <w:rsid w:val="00A63F8E"/>
    <w:rPr>
      <w:color w:val="0000FF"/>
      <w:u w:val="single"/>
    </w:rPr>
  </w:style>
  <w:style w:type="paragraph" w:styleId="TOCHeading">
    <w:name w:val="TOC Heading"/>
    <w:basedOn w:val="Heading1"/>
    <w:next w:val="Normal"/>
    <w:uiPriority w:val="39"/>
    <w:semiHidden/>
    <w:unhideWhenUsed/>
    <w:qFormat/>
    <w:rsid w:val="00D26197"/>
    <w:pPr>
      <w:outlineLvl w:val="9"/>
    </w:pPr>
    <w:rPr>
      <w:rFonts w:ascii="Cambria" w:hAnsi="Cambria" w:cs="Times New Roman"/>
    </w:rPr>
  </w:style>
  <w:style w:type="paragraph" w:customStyle="1" w:styleId="ASDEFCONList">
    <w:name w:val="ASDEFCON List"/>
    <w:basedOn w:val="ASDEFCONNormal"/>
    <w:qFormat/>
    <w:rsid w:val="00A63F8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72</TotalTime>
  <Pages>4</Pages>
  <Words>1414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SMART200 SOW - Engineering</vt:lpstr>
    </vt:vector>
  </TitlesOfParts>
  <Manager>CASG</Manager>
  <Company>Defence</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SMART200 SOW - Engineering</dc:title>
  <dc:subject>Annex to Draft Statement of Work</dc:subject>
  <dc:creator>ASDEFCON SOW Policy</dc:creator>
  <cp:lastModifiedBy>Christian Laursen</cp:lastModifiedBy>
  <cp:revision>35</cp:revision>
  <cp:lastPrinted>2007-11-26T00:02:00Z</cp:lastPrinted>
  <dcterms:created xsi:type="dcterms:W3CDTF">2018-02-08T22:43:00Z</dcterms:created>
  <dcterms:modified xsi:type="dcterms:W3CDTF">2026-06-17T22:28:00Z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BM80256066</vt:lpwstr>
  </property>
  <property fmtid="{D5CDD505-2E9C-101B-9397-08002B2CF9AE}" pid="4" name="Objective-Title">
    <vt:lpwstr>045_SMV5.4_SANNE_Known_Hazards_CoA_Premises</vt:lpwstr>
  </property>
  <property fmtid="{D5CDD505-2E9C-101B-9397-08002B2CF9AE}" pid="5" name="Objective-Comment">
    <vt:lpwstr/>
  </property>
  <property fmtid="{D5CDD505-2E9C-101B-9397-08002B2CF9AE}" pid="6" name="Objective-CreationStamp">
    <vt:filetime>2024-09-17T23:47:02Z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2026-04-08T00:00:41Z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